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50E6" w14:textId="7B6FE7E5" w:rsidR="009506B0" w:rsidRDefault="002A37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 w:rsidR="00E84B61">
        <w:rPr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032566">
          <w:rPr>
            <w:b/>
            <w:i/>
            <w:sz w:val="28"/>
          </w:rPr>
          <w:t>R4-23</w:t>
        </w:r>
        <w:r w:rsidR="00032566">
          <w:rPr>
            <w:rFonts w:hint="eastAsia"/>
            <w:b/>
            <w:i/>
            <w:sz w:val="28"/>
            <w:lang w:val="en-US" w:eastAsia="zh-CN"/>
          </w:rPr>
          <w:t>1</w:t>
        </w:r>
      </w:fldSimple>
      <w:r w:rsidR="00B42E9E">
        <w:rPr>
          <w:b/>
          <w:i/>
          <w:sz w:val="28"/>
          <w:lang w:val="en-US" w:eastAsia="zh-CN"/>
        </w:rPr>
        <w:t>7</w:t>
      </w:r>
      <w:r w:rsidR="00C3103E">
        <w:rPr>
          <w:b/>
          <w:i/>
          <w:sz w:val="28"/>
          <w:lang w:val="en-US" w:eastAsia="zh-CN"/>
        </w:rPr>
        <w:t>408</w:t>
      </w:r>
    </w:p>
    <w:p w14:paraId="50B53EB4" w14:textId="5533727D" w:rsidR="009506B0" w:rsidRDefault="00E84B6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</w:t>
      </w:r>
      <w:r w:rsidR="002A379A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 w:rsidR="002A379A">
        <w:rPr>
          <w:rFonts w:hint="eastAsia"/>
          <w:b/>
          <w:sz w:val="24"/>
        </w:rPr>
        <w:t xml:space="preserve">, </w:t>
      </w:r>
      <w:r w:rsidR="004229D9">
        <w:rPr>
          <w:b/>
          <w:sz w:val="24"/>
        </w:rPr>
        <w:t>October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9</w:t>
      </w:r>
      <w:r w:rsidR="002A379A">
        <w:rPr>
          <w:rFonts w:hint="eastAsia"/>
          <w:b/>
          <w:sz w:val="24"/>
        </w:rPr>
        <w:t xml:space="preserve"> </w:t>
      </w:r>
      <w:r w:rsidR="002A379A">
        <w:rPr>
          <w:rFonts w:hint="eastAsia"/>
          <w:b/>
          <w:sz w:val="24"/>
        </w:rPr>
        <w:t>–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October</w:t>
      </w:r>
      <w:r w:rsidR="004229D9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13</w:t>
      </w:r>
      <w:r w:rsidR="002A379A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4596B4E8" w:rsidR="009506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047E9C">
                <w:rPr>
                  <w:b/>
                  <w:sz w:val="28"/>
                  <w:lang w:val="en-US" w:eastAsia="zh-CN"/>
                </w:rPr>
                <w:t>3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1164978F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</w:t>
            </w:r>
            <w:r w:rsidR="00047E9C">
              <w:t xml:space="preserve">FR2 unknown SCell activation with L3 report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38F21222" w:rsidR="009506B0" w:rsidRDefault="00660C4B">
            <w:pPr>
              <w:pStyle w:val="CRCoverPage"/>
              <w:spacing w:after="0"/>
              <w:ind w:left="100"/>
            </w:pPr>
            <w:r w:rsidRPr="00660C4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5B1D8F0E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F00988"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660C4B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77777777" w:rsidR="009506B0" w:rsidRDefault="002A379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596CD" w14:textId="5921555F" w:rsidR="009506B0" w:rsidRDefault="002A37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draftCR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provide</w:t>
            </w:r>
            <w:r w:rsidR="00DD66E5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263396">
              <w:rPr>
                <w:rFonts w:eastAsia="SimSun"/>
                <w:lang w:val="en-US" w:eastAsia="zh-CN"/>
              </w:rPr>
              <w:t>SCell</w:t>
            </w:r>
            <w:proofErr w:type="spellEnd"/>
            <w:r w:rsidR="00263396">
              <w:rPr>
                <w:rFonts w:eastAsia="SimSun"/>
                <w:lang w:val="en-US" w:eastAsia="zh-CN"/>
              </w:rPr>
              <w:t xml:space="preserve"> activation delay </w:t>
            </w:r>
            <w:r w:rsidR="00DD66E5">
              <w:rPr>
                <w:rFonts w:eastAsia="SimSun"/>
                <w:lang w:val="en-US" w:eastAsia="zh-CN"/>
              </w:rPr>
              <w:t>requirement for UE reporting L3 measurement report after receiving SCell activation command for unknown FR2 SCell.</w:t>
            </w:r>
          </w:p>
          <w:p w14:paraId="17673734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1501" w14:textId="77777777" w:rsidR="009506B0" w:rsidRPr="005B4ED1" w:rsidRDefault="00DD66E5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Introduce new clause in 8.3.17 </w:t>
            </w:r>
            <w:r w:rsidR="005B4ED1">
              <w:rPr>
                <w:rFonts w:eastAsia="SimSun"/>
                <w:lang w:val="en-US" w:eastAsia="zh-CN"/>
              </w:rPr>
              <w:t xml:space="preserve">for </w:t>
            </w:r>
            <w:r w:rsidR="005B4ED1" w:rsidRPr="005B4ED1">
              <w:rPr>
                <w:rFonts w:eastAsia="SimSun"/>
                <w:lang w:val="en-US" w:eastAsia="zh-CN"/>
              </w:rPr>
              <w:t>SCell Activation Delay Requirement for Deactivated SCell with the L3 reporting during activation.</w:t>
            </w:r>
          </w:p>
          <w:p w14:paraId="660FA261" w14:textId="146F8B98" w:rsidR="005B4ED1" w:rsidRDefault="005B4ED1" w:rsidP="00B06DA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77777777" w:rsidR="009506B0" w:rsidRDefault="002A379A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667D0FD0" w:rsidR="009506B0" w:rsidRDefault="004B2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0B13EF">
              <w:rPr>
                <w:lang w:val="en-US" w:eastAsia="zh-CN"/>
              </w:rPr>
              <w:t>3.17</w:t>
            </w:r>
            <w:r w:rsidR="005B4ED1">
              <w:rPr>
                <w:lang w:val="en-US" w:eastAsia="zh-CN"/>
              </w:rPr>
              <w:t xml:space="preserve"> (new)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4D56F105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0A5BD7F9" w14:textId="77777777" w:rsidR="00A23728" w:rsidRPr="009C5807" w:rsidRDefault="00A23728" w:rsidP="00A23728">
      <w:pPr>
        <w:pStyle w:val="Heading3"/>
        <w:rPr>
          <w:ins w:id="1" w:author="Hyunwoo Cho" w:date="2023-10-12T08:15:00Z"/>
          <w:lang w:val="en-US"/>
        </w:rPr>
      </w:pPr>
      <w:bookmarkStart w:id="2" w:name="_Toc535475975"/>
      <w:ins w:id="3" w:author="Hyunwoo Cho" w:date="2023-10-12T08:15:00Z">
        <w:r w:rsidRPr="009C5807">
          <w:rPr>
            <w:lang w:val="en-US"/>
          </w:rPr>
          <w:t>8.3.</w:t>
        </w:r>
        <w:r>
          <w:rPr>
            <w:lang w:val="en-US"/>
          </w:rPr>
          <w:t>17</w:t>
        </w:r>
        <w:r w:rsidRPr="009C5807">
          <w:rPr>
            <w:lang w:val="en-US"/>
          </w:rPr>
          <w:tab/>
        </w:r>
        <w:bookmarkEnd w:id="2"/>
        <w:proofErr w:type="spellStart"/>
        <w:r w:rsidRPr="003C537B">
          <w:t>SCell</w:t>
        </w:r>
        <w:proofErr w:type="spellEnd"/>
        <w:r w:rsidRPr="003C537B">
          <w:t xml:space="preserve"> Activation Delay Requirement for Deactivated </w:t>
        </w:r>
        <w:proofErr w:type="spellStart"/>
        <w:r w:rsidRPr="003C537B">
          <w:t>SCell</w:t>
        </w:r>
        <w:proofErr w:type="spellEnd"/>
        <w:r w:rsidRPr="003C537B">
          <w:t xml:space="preserve"> with the L3 reporting during activation.</w:t>
        </w:r>
      </w:ins>
    </w:p>
    <w:p w14:paraId="007918F1" w14:textId="3239C77A" w:rsidR="00A23728" w:rsidRPr="009C5807" w:rsidRDefault="00A23728" w:rsidP="00A23728">
      <w:pPr>
        <w:rPr>
          <w:ins w:id="4" w:author="Hyunwoo Cho" w:date="2023-10-12T08:15:00Z"/>
        </w:rPr>
      </w:pPr>
      <w:ins w:id="5" w:author="Hyunwoo Cho" w:date="2023-10-12T08:15:00Z">
        <w:r>
          <w:t>The requirements in this clause shall apply for UE</w:t>
        </w:r>
      </w:ins>
      <w:ins w:id="6" w:author="Hyunwoo Cho" w:date="2023-10-12T10:15:00Z">
        <w:r w:rsidR="001B69C5">
          <w:t xml:space="preserve"> supporting </w:t>
        </w:r>
        <w:r w:rsidR="001B69C5" w:rsidRPr="00B06DAA">
          <w:rPr>
            <w:i/>
            <w:iCs/>
            <w:rPrChange w:id="7" w:author="Hyunwoo Cho" w:date="2023-10-12T10:21:00Z">
              <w:rPr/>
            </w:rPrChange>
          </w:rPr>
          <w:t xml:space="preserve">[L3 reporting for </w:t>
        </w:r>
        <w:proofErr w:type="spellStart"/>
        <w:r w:rsidR="001B69C5" w:rsidRPr="00B06DAA">
          <w:rPr>
            <w:i/>
            <w:iCs/>
            <w:rPrChange w:id="8" w:author="Hyunwoo Cho" w:date="2023-10-12T10:21:00Z">
              <w:rPr/>
            </w:rPrChange>
          </w:rPr>
          <w:t>Scell</w:t>
        </w:r>
        <w:proofErr w:type="spellEnd"/>
        <w:r w:rsidR="001B69C5" w:rsidRPr="00B06DAA">
          <w:rPr>
            <w:i/>
            <w:iCs/>
            <w:rPrChange w:id="9" w:author="Hyunwoo Cho" w:date="2023-10-12T10:21:00Z">
              <w:rPr/>
            </w:rPrChange>
          </w:rPr>
          <w:t xml:space="preserve"> </w:t>
        </w:r>
      </w:ins>
      <w:r w:rsidR="00B06DAA" w:rsidRPr="00B06DAA">
        <w:rPr>
          <w:i/>
          <w:iCs/>
        </w:rPr>
        <w:t>activation capability</w:t>
      </w:r>
      <w:ins w:id="10" w:author="Hyunwoo Cho" w:date="2023-10-12T10:15:00Z">
        <w:r w:rsidR="001B69C5" w:rsidRPr="001B69C5">
          <w:rPr>
            <w:i/>
            <w:iCs/>
            <w:rPrChange w:id="11" w:author="Hyunwoo Cho" w:date="2023-10-12T10:15:00Z">
              <w:rPr/>
            </w:rPrChange>
          </w:rPr>
          <w:t>]</w:t>
        </w:r>
      </w:ins>
      <w:ins w:id="12" w:author="Hyunwoo Cho" w:date="2023-10-12T08:15:00Z">
        <w:r>
          <w:t xml:space="preserve"> </w:t>
        </w:r>
      </w:ins>
      <w:ins w:id="13" w:author="Hyunwoo Cho" w:date="2023-10-12T10:15:00Z">
        <w:r w:rsidR="001B69C5">
          <w:t xml:space="preserve">and </w:t>
        </w:r>
      </w:ins>
      <w:ins w:id="14" w:author="Hyunwoo Cho" w:date="2023-10-12T08:15:00Z">
        <w:r>
          <w:t>reporting valid L3</w:t>
        </w:r>
      </w:ins>
      <w:ins w:id="15" w:author="Hyunwoo Cho" w:date="2023-10-12T10:15:00Z">
        <w:r w:rsidR="001B69C5">
          <w:t xml:space="preserve"> </w:t>
        </w:r>
      </w:ins>
      <w:ins w:id="16" w:author="Hyunwoo Cho" w:date="2023-10-12T08:15:00Z">
        <w:r>
          <w:t xml:space="preserve">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  <w:r w:rsidRPr="009C5807">
          <w:t xml:space="preserve">The requirements in this clause shall apply for the UE configured with one downlink </w:t>
        </w:r>
        <w:proofErr w:type="spellStart"/>
        <w:r w:rsidRPr="009C5807">
          <w:t>SCell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in EN-DC, or in standalone NR carrier aggregation or in NE-DC or in NR-DC and when one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being activated</w:t>
        </w:r>
        <w:r w:rsidRPr="009C5807">
          <w:t>.</w:t>
        </w:r>
        <w:r>
          <w:t xml:space="preserve"> Clause 8.3.2 </w:t>
        </w:r>
      </w:ins>
      <w:ins w:id="17" w:author="Hyunwoo Cho" w:date="2023-10-12T10:16:00Z">
        <w:r w:rsidR="001B69C5">
          <w:t>is</w:t>
        </w:r>
      </w:ins>
      <w:ins w:id="18" w:author="Hyunwoo Cho" w:date="2023-10-12T08:15:00Z">
        <w:r>
          <w:t xml:space="preserve"> applied for UE who does not report L3 measurement results after receiving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</w:ins>
    </w:p>
    <w:p w14:paraId="40BE92D8" w14:textId="77777777" w:rsidR="00A23728" w:rsidRPr="009C5807" w:rsidRDefault="00A23728" w:rsidP="00A23728">
      <w:pPr>
        <w:rPr>
          <w:ins w:id="19" w:author="Hyunwoo Cho" w:date="2023-10-12T08:15:00Z"/>
          <w:lang w:eastAsia="zh-CN"/>
        </w:rPr>
      </w:pPr>
      <w:ins w:id="20" w:author="Hyunwoo Cho" w:date="2023-10-12T08:15:00Z">
        <w:r w:rsidRPr="009C5807">
          <w:t xml:space="preserve">The delay within which the UE shall be able to activate the deactivated </w:t>
        </w:r>
        <w:proofErr w:type="spellStart"/>
        <w:r w:rsidRPr="009C5807">
          <w:t>SCell</w:t>
        </w:r>
        <w:proofErr w:type="spellEnd"/>
        <w:r w:rsidRPr="009C5807">
          <w:t xml:space="preserve"> depends upon the specified conditions.</w:t>
        </w:r>
      </w:ins>
    </w:p>
    <w:p w14:paraId="6A143246" w14:textId="77777777" w:rsidR="00A23728" w:rsidRPr="009C5807" w:rsidRDefault="00A23728" w:rsidP="00A23728">
      <w:pPr>
        <w:rPr>
          <w:ins w:id="21" w:author="Hyunwoo Cho" w:date="2023-10-12T08:15:00Z"/>
        </w:rPr>
      </w:pPr>
      <w:ins w:id="22" w:author="Hyunwoo Cho" w:date="2023-10-12T08:15:00Z">
        <w:r w:rsidRPr="009C5807">
          <w:t xml:space="preserve">Upon receiving </w:t>
        </w:r>
        <w:proofErr w:type="spellStart"/>
        <w:r w:rsidRPr="009C5807">
          <w:t>SCell</w:t>
        </w:r>
        <w:proofErr w:type="spellEnd"/>
        <w:r w:rsidRPr="009C5807">
          <w:t xml:space="preserve"> activation command in slot </w:t>
        </w:r>
        <w:r w:rsidRPr="009C5807">
          <w:rPr>
            <w:i/>
          </w:rPr>
          <w:t>n</w:t>
        </w:r>
        <w:r w:rsidRPr="009C5807">
          <w:t xml:space="preserve">, the UE shall be capable to transmit valid CSI report and apply actions related to the activation command for the </w:t>
        </w:r>
        <w:proofErr w:type="spellStart"/>
        <w:r w:rsidRPr="009C5807">
          <w:t>SCell</w:t>
        </w:r>
        <w:proofErr w:type="spellEnd"/>
        <w:r w:rsidRPr="009C5807">
          <w:t xml:space="preserve"> being activated no later than in slot </w:t>
        </w:r>
      </w:ins>
      <m:oMath>
        <m:r>
          <w:ins w:id="23" w:author="Hyunwoo Cho" w:date="2023-10-12T08:15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24" w:author="Hyunwoo Cho" w:date="2023-10-12T08:15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25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6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7" w:author="Hyunwoo Cho" w:date="2023-10-12T08:15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28" w:author="Hyunwoo Cho" w:date="2023-10-12T08:15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9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0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1" w:author="Hyunwoo Cho" w:date="2023-10-12T08:15:00Z"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  <m:r>
              <w:ins w:id="32" w:author="Hyunwoo Cho" w:date="2023-10-12T08:15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33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" w:author="Hyunwoo Cho" w:date="2023-10-12T08:15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36" w:author="Hyunwoo Cho" w:date="2023-10-12T08:15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37" w:author="Hyunwoo Cho" w:date="2023-10-12T08:15:00Z">
        <w:r w:rsidRPr="009C5807">
          <w:t xml:space="preserve"> , where:</w:t>
        </w:r>
      </w:ins>
    </w:p>
    <w:p w14:paraId="23D98983" w14:textId="77777777" w:rsidR="00A23728" w:rsidRPr="009C5807" w:rsidRDefault="00A23728" w:rsidP="00A23728">
      <w:pPr>
        <w:pStyle w:val="B1"/>
        <w:rPr>
          <w:ins w:id="38" w:author="Hyunwoo Cho" w:date="2023-10-12T08:15:00Z"/>
          <w:u w:val="single"/>
        </w:rPr>
      </w:pPr>
      <w:ins w:id="39" w:author="Hyunwoo Cho" w:date="2023-10-12T08:15:00Z">
        <w:r>
          <w:tab/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(in </w:t>
        </w:r>
        <w:proofErr w:type="spellStart"/>
        <w:r w:rsidRPr="009C5807">
          <w:t>ms</w:t>
        </w:r>
        <w:proofErr w:type="spellEnd"/>
        <w:r w:rsidRPr="009C5807">
          <w:t>) is the timing between DL data transmission and acknowledgement as specified in TS 38.213 [3]</w:t>
        </w:r>
      </w:ins>
    </w:p>
    <w:p w14:paraId="764683FF" w14:textId="77777777" w:rsidR="00A870CD" w:rsidRDefault="00A23728" w:rsidP="00A870CD">
      <w:pPr>
        <w:pStyle w:val="B1"/>
        <w:rPr>
          <w:ins w:id="40" w:author="Hyunwoo Cho" w:date="2023-10-12T09:48:00Z"/>
        </w:rPr>
      </w:pPr>
      <w:ins w:id="41" w:author="Hyunwoo Cho" w:date="2023-10-12T08:15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is the </w:t>
        </w:r>
        <w:proofErr w:type="spellStart"/>
        <w:r w:rsidRPr="009C5807">
          <w:t>SCell</w:t>
        </w:r>
        <w:proofErr w:type="spellEnd"/>
        <w:r w:rsidRPr="009C5807">
          <w:t xml:space="preserve"> activation delay in millisecond. </w:t>
        </w:r>
      </w:ins>
    </w:p>
    <w:p w14:paraId="2DCE613B" w14:textId="08D2B662" w:rsidR="00104932" w:rsidRPr="0058243C" w:rsidRDefault="00D705FD" w:rsidP="00104932">
      <w:pPr>
        <w:pStyle w:val="B1"/>
        <w:ind w:left="0" w:firstLine="0"/>
        <w:rPr>
          <w:ins w:id="42" w:author="Hyunwoo Cho" w:date="2023-10-12T09:57:00Z"/>
        </w:rPr>
      </w:pPr>
      <w:proofErr w:type="spellStart"/>
      <w:ins w:id="43" w:author="Hyunwoo Cho" w:date="2023-10-12T10:11:00Z"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</w:t>
        </w:r>
      </w:ins>
      <w:ins w:id="44" w:author="Hyunwoo Cho" w:date="2023-10-12T09:57:00Z">
        <w:r w:rsidR="00104932" w:rsidRPr="0058243C">
          <w:t>is:</w:t>
        </w:r>
      </w:ins>
    </w:p>
    <w:p w14:paraId="6174D94A" w14:textId="77777777" w:rsidR="00104932" w:rsidRPr="003D39C9" w:rsidRDefault="00104932" w:rsidP="00104932">
      <w:pPr>
        <w:pStyle w:val="B4"/>
        <w:rPr>
          <w:ins w:id="45" w:author="Hyunwoo Cho" w:date="2023-10-12T09:57:00Z"/>
          <w:lang w:val="en-US" w:eastAsia="zh-CN"/>
        </w:rPr>
      </w:pPr>
      <w:ins w:id="46" w:author="Hyunwoo Cho" w:date="2023-10-12T09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[T</w:t>
        </w:r>
        <w:r w:rsidRPr="002A143E">
          <w:rPr>
            <w:vertAlign w:val="subscript"/>
            <w:lang w:val="en-US" w:eastAsia="zh-CN"/>
          </w:rPr>
          <w:t>L</w:t>
        </w:r>
        <w:proofErr w:type="gramStart"/>
        <w:r w:rsidRPr="002A143E">
          <w:rPr>
            <w:vertAlign w:val="subscript"/>
            <w:lang w:val="en-US" w:eastAsia="zh-CN"/>
          </w:rPr>
          <w:t>3,report</w:t>
        </w:r>
        <w:proofErr w:type="gramEnd"/>
        <w:r w:rsidRPr="002A143E">
          <w:rPr>
            <w:lang w:val="en-US" w:eastAsia="zh-CN"/>
          </w:rPr>
          <w:t>]+</w:t>
        </w:r>
        <w:r>
          <w:rPr>
            <w:lang w:val="en-US" w:eastAsia="zh-CN"/>
          </w:rPr>
          <w:t xml:space="preserve"> </w:t>
        </w:r>
        <w:r w:rsidRPr="003D39C9">
          <w:rPr>
            <w:lang w:val="en-US" w:eastAsia="zh-CN"/>
          </w:rPr>
          <w:t>max(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uncertainty_MAC</w:t>
        </w:r>
        <w:proofErr w:type="spellEnd"/>
        <w:r w:rsidRPr="003D39C9">
          <w:rPr>
            <w:lang w:val="en-US" w:eastAsia="zh-CN"/>
          </w:rPr>
          <w:t xml:space="preserve"> +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FineTiming</w:t>
        </w:r>
        <w:proofErr w:type="spellEnd"/>
        <w:r w:rsidRPr="003D39C9">
          <w:rPr>
            <w:lang w:val="en-US" w:eastAsia="zh-CN"/>
          </w:rPr>
          <w:t xml:space="preserve"> + 2ms,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uncertainty_SP</w:t>
        </w:r>
        <w:proofErr w:type="spellEnd"/>
        <w:r w:rsidRPr="003D39C9">
          <w:rPr>
            <w:lang w:val="en-US" w:eastAsia="zh-CN"/>
          </w:rPr>
          <w:t>)</w:t>
        </w:r>
        <w:r>
          <w:rPr>
            <w:lang w:val="en-US" w:eastAsia="zh-CN"/>
          </w:rPr>
          <w:t xml:space="preserve"> + 3ms</w:t>
        </w:r>
        <w:r w:rsidRPr="003D39C9">
          <w:rPr>
            <w:lang w:val="en-US" w:eastAsia="zh-CN"/>
          </w:rPr>
          <w:t>, if semi-persistent CSI-RS is used for CSI reporting,</w:t>
        </w:r>
      </w:ins>
    </w:p>
    <w:p w14:paraId="7D4FF1BB" w14:textId="038532E3" w:rsidR="00104932" w:rsidRDefault="00104932" w:rsidP="00104932">
      <w:pPr>
        <w:pStyle w:val="B4"/>
        <w:rPr>
          <w:ins w:id="47" w:author="Hyunwoo Cho" w:date="2023-10-12T09:59:00Z"/>
        </w:rPr>
      </w:pPr>
      <w:ins w:id="48" w:author="Hyunwoo Cho" w:date="2023-10-12T09:57:00Z">
        <w:r>
          <w:t>-</w:t>
        </w:r>
        <w:r>
          <w:tab/>
        </w:r>
        <w:r>
          <w:rPr>
            <w:lang w:val="en-US" w:eastAsia="zh-CN"/>
          </w:rPr>
          <w:t>[T</w:t>
        </w:r>
        <w:r w:rsidRPr="00FA0645">
          <w:rPr>
            <w:vertAlign w:val="subscript"/>
            <w:lang w:val="en-US" w:eastAsia="zh-CN"/>
          </w:rPr>
          <w:t>L</w:t>
        </w:r>
        <w:proofErr w:type="gramStart"/>
        <w:r w:rsidRPr="00FA0645">
          <w:rPr>
            <w:vertAlign w:val="subscript"/>
            <w:lang w:val="en-US" w:eastAsia="zh-CN"/>
          </w:rPr>
          <w:t>3,report</w:t>
        </w:r>
        <w:proofErr w:type="gramEnd"/>
        <w:r w:rsidRPr="00FA0645">
          <w:rPr>
            <w:lang w:val="en-US" w:eastAsia="zh-CN"/>
          </w:rPr>
          <w:t>]</w:t>
        </w:r>
        <w:r w:rsidRPr="003D39C9">
          <w:t>+ max(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uncertainty_MAC</w:t>
        </w:r>
        <w:proofErr w:type="spellEnd"/>
        <w:r w:rsidRPr="003D39C9">
          <w:t xml:space="preserve"> + 5ms + </w:t>
        </w:r>
        <w:proofErr w:type="spellStart"/>
        <w:r w:rsidRPr="003D39C9">
          <w:t>T</w:t>
        </w:r>
        <w:r w:rsidRPr="003D39C9">
          <w:rPr>
            <w:vertAlign w:val="subscript"/>
          </w:rPr>
          <w:t>FineTiming</w:t>
        </w:r>
        <w:proofErr w:type="spellEnd"/>
        <w:r w:rsidRPr="003D39C9">
          <w:t xml:space="preserve">, 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uncertainty_RRC</w:t>
        </w:r>
        <w:proofErr w:type="spellEnd"/>
        <w:r w:rsidRPr="003D39C9">
          <w:t xml:space="preserve"> + </w:t>
        </w:r>
        <w:proofErr w:type="spellStart"/>
        <w:r w:rsidRPr="003D39C9">
          <w:t>T</w:t>
        </w:r>
        <w:r w:rsidRPr="003D39C9">
          <w:rPr>
            <w:vertAlign w:val="subscript"/>
          </w:rPr>
          <w:t>RRC_delay</w:t>
        </w:r>
        <w:proofErr w:type="spellEnd"/>
        <w:r w:rsidRPr="00FA0645">
          <w:rPr>
            <w:lang w:val="it-IT"/>
          </w:rPr>
          <w:t>-</w:t>
        </w:r>
        <w:r w:rsidRPr="00447CC8">
          <w:t xml:space="preserve"> </w:t>
        </w:r>
        <w:r>
          <w:t>T</w:t>
        </w:r>
        <w:r w:rsidRPr="00667B24">
          <w:rPr>
            <w:vertAlign w:val="subscript"/>
          </w:rPr>
          <w:t>HARQ</w:t>
        </w:r>
        <w:r w:rsidRPr="003D39C9">
          <w:t>), if periodic CSI-RS is used for CSI reporting</w:t>
        </w:r>
      </w:ins>
      <w:ins w:id="49" w:author="Hyunwoo Cho" w:date="2023-10-12T09:59:00Z">
        <w:r>
          <w:t>,</w:t>
        </w:r>
      </w:ins>
    </w:p>
    <w:p w14:paraId="5937827E" w14:textId="2B379098" w:rsidR="00104932" w:rsidRDefault="00421EAF" w:rsidP="00104932">
      <w:pPr>
        <w:pStyle w:val="B4"/>
        <w:rPr>
          <w:ins w:id="50" w:author="Hyunwoo Cho" w:date="2023-10-12T09:58:00Z"/>
        </w:rPr>
      </w:pPr>
      <w:ins w:id="51" w:author="Hyunwoo Cho" w:date="2023-10-12T10:07:00Z">
        <w:r w:rsidRPr="00B06DAA">
          <w:t>when the</w:t>
        </w:r>
      </w:ins>
      <w:ins w:id="52" w:author="Hyunwoo Cho" w:date="2023-10-12T09:59:00Z">
        <w:r w:rsidR="00104932" w:rsidRPr="00B06DAA">
          <w:t xml:space="preserve"> following conditions are met:</w:t>
        </w:r>
        <w:r w:rsidR="00104932">
          <w:t xml:space="preserve"> </w:t>
        </w:r>
      </w:ins>
    </w:p>
    <w:p w14:paraId="499A827C" w14:textId="5FC2BFC6" w:rsidR="00104932" w:rsidRDefault="00104932" w:rsidP="00104932">
      <w:pPr>
        <w:pStyle w:val="B1"/>
        <w:ind w:left="0" w:firstLine="0"/>
        <w:rPr>
          <w:ins w:id="53" w:author="Hyunwoo Cho" w:date="2023-10-12T09:57:00Z"/>
        </w:rPr>
      </w:pPr>
      <w:ins w:id="54" w:author="Hyunwoo Cho" w:date="2023-10-12T09:57:00Z">
        <w:r w:rsidRPr="00104932">
          <w:rPr>
            <w:rPrChange w:id="55" w:author="Hyunwoo Cho" w:date="2023-10-12T09:58:00Z">
              <w:rPr>
                <w:lang w:val="en-US" w:eastAsia="zh-CN"/>
              </w:rPr>
            </w:rPrChange>
          </w:rPr>
          <w:t xml:space="preserve">If the </w:t>
        </w:r>
        <w:proofErr w:type="spellStart"/>
        <w:r w:rsidRPr="00104932">
          <w:rPr>
            <w:rPrChange w:id="56" w:author="Hyunwoo Cho" w:date="2023-10-12T09:58:00Z">
              <w:rPr>
                <w:lang w:val="en-US" w:eastAsia="zh-CN"/>
              </w:rPr>
            </w:rPrChange>
          </w:rPr>
          <w:t>SCell</w:t>
        </w:r>
        <w:proofErr w:type="spellEnd"/>
        <w:r w:rsidRPr="00104932">
          <w:rPr>
            <w:rPrChange w:id="57" w:author="Hyunwoo Cho" w:date="2023-10-12T09:58:00Z">
              <w:rPr>
                <w:lang w:val="en-US" w:eastAsia="zh-CN"/>
              </w:rPr>
            </w:rPrChange>
          </w:rPr>
          <w:t xml:space="preserve"> being activated belongs to FR1 and if there is no active serving cell contiguous to the </w:t>
        </w:r>
        <w:proofErr w:type="spellStart"/>
        <w:r w:rsidRPr="00104932">
          <w:rPr>
            <w:rPrChange w:id="58" w:author="Hyunwoo Cho" w:date="2023-10-12T09:58:00Z">
              <w:rPr>
                <w:lang w:val="en-US" w:eastAsia="zh-CN"/>
              </w:rPr>
            </w:rPrChange>
          </w:rPr>
          <w:t>SCell</w:t>
        </w:r>
        <w:proofErr w:type="spellEnd"/>
        <w:r w:rsidRPr="00104932">
          <w:rPr>
            <w:rPrChange w:id="59" w:author="Hyunwoo Cho" w:date="2023-10-12T09:58:00Z">
              <w:rPr>
                <w:lang w:val="en-US" w:eastAsia="zh-CN"/>
              </w:rPr>
            </w:rPrChange>
          </w:rPr>
          <w:t xml:space="preserve"> on that FR1 band</w:t>
        </w:r>
      </w:ins>
      <w:ins w:id="60" w:author="Hyunwoo Cho" w:date="2023-10-12T10:00:00Z">
        <w:r>
          <w:t xml:space="preserve"> </w:t>
        </w:r>
        <w:r w:rsidRPr="003D39C9">
          <w:rPr>
            <w:rFonts w:eastAsia="Calibri"/>
          </w:rPr>
          <w:t xml:space="preserve">provided that the side condition </w:t>
        </w:r>
        <w:proofErr w:type="spellStart"/>
        <w:r w:rsidRPr="003D39C9">
          <w:rPr>
            <w:rFonts w:cs="v4.2.0"/>
          </w:rPr>
          <w:t>Ês</w:t>
        </w:r>
        <w:proofErr w:type="spellEnd"/>
        <w:r w:rsidRPr="003D39C9">
          <w:rPr>
            <w:rFonts w:cs="v4.2.0"/>
          </w:rPr>
          <w:t>/</w:t>
        </w:r>
        <w:proofErr w:type="spellStart"/>
        <w:r w:rsidRPr="003D39C9">
          <w:rPr>
            <w:rFonts w:cs="v4.2.0"/>
          </w:rPr>
          <w:t>Iot</w:t>
        </w:r>
        <w:proofErr w:type="spellEnd"/>
        <w:r w:rsidRPr="003D39C9">
          <w:rPr>
            <w:rFonts w:cs="v4.2.0"/>
          </w:rPr>
          <w:t xml:space="preserve"> </w:t>
        </w:r>
        <w:r w:rsidRPr="003D39C9">
          <w:rPr>
            <w:rFonts w:hint="eastAsia"/>
          </w:rPr>
          <w:t>≥</w:t>
        </w:r>
        <w:r w:rsidRPr="003D39C9">
          <w:t xml:space="preserve"> </w:t>
        </w:r>
        <w:r w:rsidRPr="003D39C9">
          <w:rPr>
            <w:rFonts w:cs="v4.2.0"/>
          </w:rPr>
          <w:t>-2dB is fulfilled</w:t>
        </w:r>
      </w:ins>
      <w:ins w:id="61" w:author="Hyunwoo Cho" w:date="2023-10-12T09:57:00Z">
        <w:r w:rsidRPr="00104932">
          <w:rPr>
            <w:rPrChange w:id="62" w:author="Hyunwoo Cho" w:date="2023-10-12T09:58:00Z">
              <w:rPr>
                <w:lang w:val="en-US" w:eastAsia="zh-CN"/>
              </w:rPr>
            </w:rPrChange>
          </w:rPr>
          <w:t>:</w:t>
        </w:r>
      </w:ins>
    </w:p>
    <w:p w14:paraId="7471F18E" w14:textId="635C8D2A" w:rsidR="00A870CD" w:rsidRPr="003D39C9" w:rsidRDefault="00A870CD">
      <w:pPr>
        <w:pStyle w:val="B1"/>
        <w:ind w:left="0" w:firstLine="284"/>
        <w:rPr>
          <w:ins w:id="63" w:author="Hyunwoo Cho" w:date="2023-10-12T09:48:00Z"/>
          <w:lang w:eastAsia="zh-CN"/>
        </w:rPr>
        <w:pPrChange w:id="64" w:author="Hyunwoo Cho" w:date="2023-10-12T09:59:00Z">
          <w:pPr/>
        </w:pPrChange>
      </w:pPr>
      <w:ins w:id="65" w:author="Hyunwoo Cho" w:date="2023-10-12T09:48:00Z">
        <w:r w:rsidRPr="003D39C9">
          <w:t>If the</w:t>
        </w:r>
      </w:ins>
      <w:ins w:id="66" w:author="Hyunwoo Cho" w:date="2023-10-12T09:57:00Z">
        <w:r w:rsidR="00104932">
          <w:t xml:space="preserve"> target</w:t>
        </w:r>
      </w:ins>
      <w:ins w:id="67" w:author="Hyunwoo Cho" w:date="2023-10-12T09:48:00Z">
        <w:r w:rsidRPr="003D39C9">
          <w:t xml:space="preserve"> </w:t>
        </w:r>
        <w:proofErr w:type="spellStart"/>
        <w:r w:rsidRPr="003D39C9">
          <w:t>SCell</w:t>
        </w:r>
        <w:proofErr w:type="spellEnd"/>
        <w:r w:rsidRPr="003D39C9">
          <w:t xml:space="preserve"> belongs to FR1</w:t>
        </w:r>
        <w:r w:rsidRPr="003D39C9">
          <w:rPr>
            <w:rFonts w:eastAsia="Calibri"/>
          </w:rPr>
          <w:t xml:space="preserve"> </w:t>
        </w:r>
        <w:r w:rsidRPr="003D39C9">
          <w:rPr>
            <w:noProof/>
            <w:lang w:eastAsia="zh-CN"/>
          </w:rPr>
          <w:t xml:space="preserve">and </w:t>
        </w:r>
      </w:ins>
      <w:ins w:id="68" w:author="Hyunwoo Cho" w:date="2023-10-12T09:52:00Z">
        <w:r>
          <w:rPr>
            <w:noProof/>
            <w:lang w:eastAsia="zh-CN"/>
          </w:rPr>
          <w:t>n</w:t>
        </w:r>
      </w:ins>
      <w:ins w:id="69" w:author="Hyunwoo Cho" w:date="2023-10-12T09:48:00Z">
        <w:r w:rsidRPr="003D39C9">
          <w:rPr>
            <w:noProof/>
            <w:lang w:eastAsia="zh-CN"/>
          </w:rPr>
          <w:t>one of the following conditions is met</w:t>
        </w:r>
      </w:ins>
    </w:p>
    <w:p w14:paraId="524CCC8C" w14:textId="77777777" w:rsidR="00A870CD" w:rsidRPr="003D39C9" w:rsidRDefault="00A870CD" w:rsidP="00A870CD">
      <w:pPr>
        <w:ind w:left="1135" w:hanging="284"/>
        <w:rPr>
          <w:ins w:id="70" w:author="Hyunwoo Cho" w:date="2023-10-12T09:48:00Z"/>
        </w:rPr>
      </w:pPr>
      <w:ins w:id="71" w:author="Hyunwoo Cho" w:date="2023-10-12T09:48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only one SSB is being </w:t>
        </w:r>
        <w:proofErr w:type="gramStart"/>
        <w:r w:rsidRPr="003D39C9">
          <w:t>actually transmitted</w:t>
        </w:r>
        <w:proofErr w:type="gramEnd"/>
        <w:r w:rsidRPr="003D39C9">
          <w:t>, or</w:t>
        </w:r>
      </w:ins>
    </w:p>
    <w:p w14:paraId="4C2739B0" w14:textId="79834026" w:rsidR="00104932" w:rsidRDefault="00A870CD">
      <w:pPr>
        <w:ind w:left="1135" w:hanging="284"/>
        <w:rPr>
          <w:ins w:id="72" w:author="Hyunwoo Cho" w:date="2023-10-12T10:01:00Z"/>
        </w:rPr>
        <w:pPrChange w:id="73" w:author="Hyunwoo Cho" w:date="2023-10-12T10:12:00Z">
          <w:pPr>
            <w:pStyle w:val="B1"/>
            <w:ind w:left="0" w:firstLine="0"/>
          </w:pPr>
        </w:pPrChange>
      </w:pPr>
      <w:ins w:id="74" w:author="Hyunwoo Cho" w:date="2023-10-12T09:48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multiple </w:t>
        </w:r>
        <w:proofErr w:type="gramStart"/>
        <w:r w:rsidRPr="003D39C9">
          <w:t>SSBs</w:t>
        </w:r>
        <w:proofErr w:type="gramEnd"/>
        <w:r w:rsidRPr="003D39C9">
          <w:t xml:space="preserve"> and TCI indication is provided in same MAC PDU with </w:t>
        </w:r>
        <w:proofErr w:type="spellStart"/>
        <w:r w:rsidRPr="003D39C9">
          <w:t>SCell</w:t>
        </w:r>
        <w:proofErr w:type="spellEnd"/>
        <w:r w:rsidRPr="003D39C9">
          <w:t xml:space="preserve"> activation</w:t>
        </w:r>
      </w:ins>
      <w:ins w:id="75" w:author="Hyunwoo Cho" w:date="2023-10-12T10:12:00Z">
        <w:r w:rsidR="00081831">
          <w:t>;</w:t>
        </w:r>
      </w:ins>
    </w:p>
    <w:p w14:paraId="15431707" w14:textId="44277FBF" w:rsidR="00A870CD" w:rsidRPr="00A870CD" w:rsidRDefault="00A870CD">
      <w:pPr>
        <w:pStyle w:val="B1"/>
        <w:ind w:left="0" w:firstLine="0"/>
        <w:rPr>
          <w:ins w:id="76" w:author="Hyunwoo Cho" w:date="2023-10-12T08:15:00Z"/>
          <w:rPrChange w:id="77" w:author="Hyunwoo Cho" w:date="2023-10-12T09:43:00Z">
            <w:rPr>
              <w:ins w:id="78" w:author="Hyunwoo Cho" w:date="2023-10-12T08:15:00Z"/>
              <w:lang w:val="en-US" w:eastAsia="zh-CN"/>
            </w:rPr>
          </w:rPrChange>
        </w:rPr>
        <w:pPrChange w:id="79" w:author="Hyunwoo Cho" w:date="2023-10-12T09:53:00Z">
          <w:pPr>
            <w:pStyle w:val="B2"/>
          </w:pPr>
        </w:pPrChange>
      </w:pPr>
      <w:ins w:id="80" w:author="Hyunwoo Cho" w:date="2023-10-12T09:46:00Z">
        <w:r w:rsidRPr="009C5807">
          <w:t xml:space="preserve">If the </w:t>
        </w:r>
        <w:proofErr w:type="spellStart"/>
        <w:r w:rsidRPr="009C5807">
          <w:t>SCell</w:t>
        </w:r>
        <w:proofErr w:type="spellEnd"/>
        <w:r w:rsidRPr="009C5807">
          <w:t xml:space="preserve"> being activated belongs to FR2 and if there is no active serving cell on that FR2 band provided that </w:t>
        </w:r>
        <w:proofErr w:type="spellStart"/>
        <w:r w:rsidRPr="009C5807">
          <w:t>PCell</w:t>
        </w:r>
        <w:proofErr w:type="spellEnd"/>
        <w:r w:rsidRPr="009C5807">
          <w:t xml:space="preserve"> or </w:t>
        </w:r>
        <w:proofErr w:type="spellStart"/>
        <w:r w:rsidRPr="009C5807">
          <w:t>PSCell</w:t>
        </w:r>
        <w:proofErr w:type="spellEnd"/>
        <w:r w:rsidRPr="009C5807">
          <w:t xml:space="preserve"> is </w:t>
        </w:r>
        <w:r>
          <w:t xml:space="preserve">in </w:t>
        </w:r>
        <w:r w:rsidRPr="00885F53">
          <w:t>FR1</w:t>
        </w:r>
        <w:r>
          <w:t xml:space="preserve"> or in FR</w:t>
        </w:r>
      </w:ins>
      <w:ins w:id="81" w:author="Hyunwoo Cho" w:date="2023-10-12T10:04:00Z">
        <w:r w:rsidR="009108C5">
          <w:t>2:</w:t>
        </w:r>
      </w:ins>
    </w:p>
    <w:p w14:paraId="34C4777C" w14:textId="3AC34353" w:rsidR="00A23728" w:rsidRDefault="00104932" w:rsidP="00421EAF">
      <w:pPr>
        <w:pStyle w:val="B1"/>
        <w:ind w:left="0" w:firstLine="284"/>
        <w:rPr>
          <w:ins w:id="82" w:author="Hyunwoo Cho" w:date="2023-10-12T10:03:00Z"/>
        </w:rPr>
      </w:pPr>
      <w:ins w:id="83" w:author="Hyunwoo Cho" w:date="2023-10-12T09:54:00Z">
        <w:r w:rsidRPr="0058243C">
          <w:t xml:space="preserve">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58243C">
          <w:rPr>
            <w:rFonts w:hint="eastAsia"/>
          </w:rPr>
          <w:t xml:space="preserve"> </w:t>
        </w:r>
        <w:r w:rsidRPr="0058243C">
          <w:t xml:space="preserve">configured </w:t>
        </w:r>
        <w:r w:rsidRPr="00104932">
          <w:rPr>
            <w:rPrChange w:id="84" w:author="Hyunwoo Cho" w:date="2023-10-12T09:54:00Z">
              <w:rPr>
                <w:color w:val="000000"/>
              </w:rPr>
            </w:rPrChange>
          </w:rPr>
          <w:t>as FR1-F</w:t>
        </w:r>
        <w:r w:rsidRPr="000A7448">
          <w:t>R2-1 C</w:t>
        </w:r>
        <w:r w:rsidRPr="00104932">
          <w:rPr>
            <w:rPrChange w:id="85" w:author="Hyunwoo Cho" w:date="2023-10-12T09:54:00Z">
              <w:rPr>
                <w:color w:val="000000"/>
              </w:rPr>
            </w:rPrChange>
          </w:rPr>
          <w:t xml:space="preserve">A or 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104932">
          <w:rPr>
            <w:rPrChange w:id="86" w:author="Hyunwoo Cho" w:date="2023-10-12T09:54:00Z">
              <w:rPr>
                <w:color w:val="000000"/>
              </w:rPr>
            </w:rPrChange>
          </w:rPr>
          <w:t xml:space="preserve"> </w:t>
        </w:r>
        <w:r w:rsidRPr="0058243C">
          <w:t>in a FR2</w:t>
        </w:r>
        <w:r>
          <w:t>-1</w:t>
        </w:r>
        <w:r w:rsidRPr="0058243C">
          <w:t xml:space="preserve"> band pair with</w:t>
        </w:r>
        <w:r w:rsidRPr="00104932">
          <w:rPr>
            <w:rPrChange w:id="87" w:author="Hyunwoo Cho" w:date="2023-10-12T09:54:00Z">
              <w:rPr>
                <w:rFonts w:ascii="Tms Rmn" w:hAnsi="Tms Rmn"/>
              </w:rPr>
            </w:rPrChange>
          </w:rPr>
          <w:t xml:space="preserve"> independent beam management,</w:t>
        </w:r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is unknown to UE </w:t>
        </w:r>
        <w:r w:rsidRPr="00104932">
          <w:rPr>
            <w:rPrChange w:id="88" w:author="Hyunwoo Cho" w:date="2023-10-12T09:54:00Z">
              <w:rPr>
                <w:rFonts w:eastAsia="Calibri"/>
              </w:rPr>
            </w:rPrChange>
          </w:rPr>
          <w:t xml:space="preserve">provided that the side condition </w:t>
        </w:r>
        <w:proofErr w:type="spellStart"/>
        <w:r w:rsidRPr="00104932">
          <w:t>Ês</w:t>
        </w:r>
        <w:proofErr w:type="spellEnd"/>
        <w:r w:rsidRPr="00104932">
          <w:t>/</w:t>
        </w:r>
        <w:proofErr w:type="spellStart"/>
        <w:r w:rsidRPr="00104932">
          <w:t>Iot</w:t>
        </w:r>
        <w:proofErr w:type="spellEnd"/>
        <w:r w:rsidRPr="00104932">
          <w:t xml:space="preserve"> </w:t>
        </w:r>
        <w:r w:rsidRPr="0058243C">
          <w:t xml:space="preserve">≥ </w:t>
        </w:r>
        <w:r w:rsidRPr="00104932">
          <w:t xml:space="preserve">-2dB is </w:t>
        </w:r>
      </w:ins>
      <w:ins w:id="89" w:author="Hyunwoo Cho" w:date="2023-10-12T10:04:00Z">
        <w:r w:rsidR="009108C5" w:rsidRPr="00104932">
          <w:t>fulfilled.</w:t>
        </w:r>
      </w:ins>
    </w:p>
    <w:p w14:paraId="379302EE" w14:textId="597B2522" w:rsidR="009108C5" w:rsidRDefault="009108C5" w:rsidP="009108C5">
      <w:pPr>
        <w:pStyle w:val="B1"/>
        <w:ind w:left="0" w:firstLine="0"/>
        <w:rPr>
          <w:ins w:id="90" w:author="Hyunwoo Cho" w:date="2023-10-12T10:10:00Z"/>
          <w:lang w:val="en-US" w:eastAsia="zh-CN"/>
        </w:rPr>
      </w:pPr>
      <w:ins w:id="91" w:author="Hyunwoo Cho" w:date="2023-10-12T10:03:00Z">
        <w:r w:rsidRPr="00B06DAA">
          <w:rPr>
            <w:lang w:val="en-US" w:eastAsia="zh-CN"/>
          </w:rPr>
          <w:t xml:space="preserve">Otherwise, </w:t>
        </w:r>
      </w:ins>
      <w:proofErr w:type="spellStart"/>
      <w:ins w:id="92" w:author="Hyunwoo Cho" w:date="2023-10-12T10:11:00Z">
        <w:r w:rsidR="00D705FD" w:rsidRPr="00B06DAA">
          <w:t>T</w:t>
        </w:r>
        <w:r w:rsidR="00D705FD" w:rsidRPr="00B06DAA">
          <w:rPr>
            <w:vertAlign w:val="subscript"/>
          </w:rPr>
          <w:t>activation</w:t>
        </w:r>
        <w:r w:rsidR="00D705FD" w:rsidRPr="009C5807">
          <w:rPr>
            <w:vertAlign w:val="subscript"/>
          </w:rPr>
          <w:t>_time</w:t>
        </w:r>
        <w:proofErr w:type="spellEnd"/>
        <w:r w:rsidR="00D705FD" w:rsidRPr="009C5807">
          <w:t xml:space="preserve"> </w:t>
        </w:r>
      </w:ins>
      <w:ins w:id="93" w:author="Hyunwoo Cho" w:date="2023-10-12T10:03:00Z">
        <w:r w:rsidRPr="009108C5">
          <w:rPr>
            <w:lang w:val="en-US" w:eastAsia="zh-CN"/>
            <w:rPrChange w:id="94" w:author="Hyunwoo Cho" w:date="2023-10-12T10:03:00Z">
              <w:rPr/>
            </w:rPrChange>
          </w:rPr>
          <w:t xml:space="preserve">in clause 8.3.2 is applied </w:t>
        </w:r>
      </w:ins>
      <w:ins w:id="95" w:author="Hyunwoo Cho" w:date="2023-10-12T10:04:00Z">
        <w:r>
          <w:t xml:space="preserve">for </w:t>
        </w:r>
      </w:ins>
      <w:ins w:id="96" w:author="Hyunwoo Cho" w:date="2023-10-12T10:13:00Z">
        <w:r w:rsidR="00081831">
          <w:t xml:space="preserve">unknown </w:t>
        </w:r>
        <w:proofErr w:type="spellStart"/>
        <w:r w:rsidR="00081831">
          <w:t>SCell</w:t>
        </w:r>
        <w:proofErr w:type="spellEnd"/>
        <w:r w:rsidR="00081831">
          <w:t xml:space="preserve"> activation</w:t>
        </w:r>
      </w:ins>
      <w:ins w:id="97" w:author="Hyunwoo Cho" w:date="2023-10-12T10:03:00Z">
        <w:r w:rsidRPr="009108C5">
          <w:rPr>
            <w:lang w:val="en-US" w:eastAsia="zh-CN"/>
            <w:rPrChange w:id="98" w:author="Hyunwoo Cho" w:date="2023-10-12T10:03:00Z">
              <w:rPr/>
            </w:rPrChange>
          </w:rPr>
          <w:t>.</w:t>
        </w:r>
      </w:ins>
    </w:p>
    <w:p w14:paraId="4C9F4CB4" w14:textId="77777777" w:rsidR="00D705FD" w:rsidRPr="002A143E" w:rsidRDefault="00D705FD">
      <w:pPr>
        <w:pStyle w:val="B1"/>
        <w:ind w:left="0" w:firstLine="0"/>
        <w:rPr>
          <w:ins w:id="99" w:author="Hyunwoo Cho" w:date="2023-10-12T10:10:00Z"/>
          <w:lang w:val="en-US" w:eastAsia="zh-CN"/>
        </w:rPr>
        <w:pPrChange w:id="100" w:author="Hyunwoo Cho" w:date="2023-10-12T10:10:00Z">
          <w:pPr>
            <w:pStyle w:val="B1"/>
            <w:ind w:left="0" w:firstLine="284"/>
          </w:pPr>
        </w:pPrChange>
      </w:pPr>
      <w:ins w:id="101" w:author="Hyunwoo Cho" w:date="2023-10-12T10:10:00Z">
        <w:r w:rsidRPr="002A143E">
          <w:rPr>
            <w:lang w:val="en-US" w:eastAsia="zh-CN"/>
          </w:rPr>
          <w:t>However, when the following conditions are fulfilled, no activation requirement will be applied for this unknown </w:t>
        </w:r>
        <w:proofErr w:type="spellStart"/>
        <w:r w:rsidRPr="002A143E">
          <w:rPr>
            <w:lang w:val="en-US" w:eastAsia="zh-CN"/>
          </w:rPr>
          <w:t>SCell</w:t>
        </w:r>
        <w:proofErr w:type="spellEnd"/>
        <w:r w:rsidRPr="002A143E">
          <w:rPr>
            <w:lang w:val="en-US" w:eastAsia="zh-CN"/>
          </w:rPr>
          <w:t>:</w:t>
        </w:r>
      </w:ins>
    </w:p>
    <w:p w14:paraId="164E6FFB" w14:textId="77777777" w:rsidR="00D705FD" w:rsidRDefault="00D705FD" w:rsidP="00D705FD">
      <w:pPr>
        <w:pStyle w:val="B4"/>
        <w:rPr>
          <w:ins w:id="102" w:author="Hyunwoo Cho" w:date="2023-10-12T10:10:00Z"/>
          <w:lang w:val="en-US" w:eastAsia="zh-CN"/>
        </w:rPr>
      </w:pPr>
      <w:ins w:id="103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t xml:space="preserve">the </w:t>
        </w:r>
        <w:proofErr w:type="spellStart"/>
        <w:r>
          <w:t>SCell</w:t>
        </w:r>
        <w:proofErr w:type="spellEnd"/>
        <w:r>
          <w:t xml:space="preserve"> is</w:t>
        </w:r>
        <w:r>
          <w:rPr>
            <w:lang w:val="en-US" w:eastAsia="zh-CN"/>
          </w:rPr>
          <w:t xml:space="preserve"> contiguous to an active serving cell in the same band, and</w:t>
        </w:r>
      </w:ins>
    </w:p>
    <w:p w14:paraId="5A2ABAD0" w14:textId="77777777" w:rsidR="00D705FD" w:rsidRDefault="00D705FD" w:rsidP="00D705FD">
      <w:pPr>
        <w:pStyle w:val="B4"/>
        <w:rPr>
          <w:ins w:id="104" w:author="Hyunwoo Cho" w:date="2023-10-12T10:10:00Z"/>
          <w:lang w:val="en-US" w:eastAsia="zh-CN"/>
        </w:rPr>
      </w:pPr>
      <w:ins w:id="105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single SSB is used in the unknown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; or multiple SSBs are used in the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and TCI state indication for PDCCH is provided by the same MAC PDU used for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activation; and</w:t>
        </w:r>
      </w:ins>
    </w:p>
    <w:p w14:paraId="344D941B" w14:textId="77777777" w:rsidR="00D705FD" w:rsidRDefault="00D705FD" w:rsidP="00D705FD">
      <w:pPr>
        <w:pStyle w:val="B4"/>
        <w:rPr>
          <w:ins w:id="106" w:author="Hyunwoo Cho" w:date="2023-10-12T10:10:00Z"/>
          <w:lang w:val="en-US" w:eastAsia="zh-CN"/>
        </w:rPr>
      </w:pPr>
      <w:ins w:id="107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its </w:t>
        </w:r>
        <w:proofErr w:type="spellStart"/>
        <w:r>
          <w:rPr>
            <w:i/>
            <w:iCs/>
            <w:lang w:val="en-US" w:eastAsia="zh-CN"/>
          </w:rPr>
          <w:t>ssb-PositionInBurst</w:t>
        </w:r>
        <w:proofErr w:type="spellEnd"/>
        <w:r>
          <w:rPr>
            <w:lang w:val="en-US" w:eastAsia="zh-CN"/>
          </w:rPr>
          <w:t xml:space="preserve"> is same as the one of contiguous FR1 active serving cell, and</w:t>
        </w:r>
      </w:ins>
    </w:p>
    <w:p w14:paraId="1F37A1C8" w14:textId="77777777" w:rsidR="00D705FD" w:rsidRDefault="00D705FD" w:rsidP="00D705FD">
      <w:pPr>
        <w:pStyle w:val="B2"/>
        <w:ind w:left="1418"/>
        <w:rPr>
          <w:ins w:id="108" w:author="Hyunwoo Cho" w:date="2023-10-12T10:10:00Z"/>
          <w:lang w:val="en-US" w:eastAsia="zh-CN"/>
        </w:rPr>
      </w:pPr>
      <w:ins w:id="109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its SMTC offset is same as the one of contiguous FR1 active serving cell</w:t>
        </w:r>
      </w:ins>
    </w:p>
    <w:p w14:paraId="3446448F" w14:textId="77777777" w:rsidR="00D705FD" w:rsidRPr="009C5807" w:rsidRDefault="00D705FD" w:rsidP="00D705FD">
      <w:pPr>
        <w:pStyle w:val="B2"/>
        <w:ind w:left="1418" w:hanging="282"/>
        <w:rPr>
          <w:ins w:id="110" w:author="Hyunwoo Cho" w:date="2023-10-12T10:10:00Z"/>
        </w:rPr>
      </w:pPr>
      <w:ins w:id="111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86344">
          <w:rPr>
            <w:lang w:val="en-US" w:eastAsia="zh-CN"/>
          </w:rPr>
          <w:t xml:space="preserve">its RTD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260ns</w:t>
        </w:r>
        <w:r w:rsidRPr="00E86344">
          <w:rPr>
            <w:lang w:val="en-US" w:eastAsia="zh-CN"/>
          </w:rPr>
          <w:t xml:space="preserve"> with respect to the to-be-activated </w:t>
        </w:r>
        <w:proofErr w:type="spellStart"/>
        <w:r w:rsidRPr="00E86344">
          <w:rPr>
            <w:lang w:val="en-US" w:eastAsia="zh-CN"/>
          </w:rPr>
          <w:t>SCell’s</w:t>
        </w:r>
        <w:proofErr w:type="spellEnd"/>
        <w:r w:rsidRPr="00E86344">
          <w:rPr>
            <w:lang w:val="en-US" w:eastAsia="zh-CN"/>
          </w:rPr>
          <w:t xml:space="preserve"> SSB numerology</w:t>
        </w:r>
        <w:r>
          <w:rPr>
            <w:lang w:val="en-US" w:eastAsia="zh-CN"/>
          </w:rPr>
          <w:t>,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or</w:t>
        </w:r>
        <w:r w:rsidRPr="00E86344">
          <w:rPr>
            <w:lang w:val="en-US" w:eastAsia="zh-CN"/>
          </w:rPr>
          <w:t xml:space="preserve"> its reception power difference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proofErr w:type="gramStart"/>
        <w:r>
          <w:rPr>
            <w:iCs/>
            <w:lang w:val="en-US" w:eastAsia="zh-CN"/>
          </w:rPr>
          <w:t>6</w:t>
        </w:r>
        <w:r w:rsidRPr="00E86344">
          <w:rPr>
            <w:lang w:val="en-US" w:eastAsia="zh-CN"/>
          </w:rPr>
          <w:t>dB</w:t>
        </w:r>
        <w:r>
          <w:t>;</w:t>
        </w:r>
        <w:proofErr w:type="gramEnd"/>
      </w:ins>
    </w:p>
    <w:p w14:paraId="18CB5853" w14:textId="77777777" w:rsidR="00D705FD" w:rsidRPr="00D705FD" w:rsidRDefault="00D705FD">
      <w:pPr>
        <w:pStyle w:val="B1"/>
        <w:ind w:left="0" w:firstLine="0"/>
        <w:rPr>
          <w:ins w:id="112" w:author="Hyunwoo Cho" w:date="2023-10-12T08:15:00Z"/>
          <w:lang w:eastAsia="zh-CN"/>
          <w:rPrChange w:id="113" w:author="Hyunwoo Cho" w:date="2023-10-12T10:10:00Z">
            <w:rPr>
              <w:ins w:id="114" w:author="Hyunwoo Cho" w:date="2023-10-12T08:15:00Z"/>
            </w:rPr>
          </w:rPrChange>
        </w:rPr>
        <w:pPrChange w:id="115" w:author="Hyunwoo Cho" w:date="2023-10-12T10:03:00Z">
          <w:pPr>
            <w:pStyle w:val="B4"/>
          </w:pPr>
        </w:pPrChange>
      </w:pPr>
    </w:p>
    <w:p w14:paraId="20508457" w14:textId="1FF27459" w:rsidR="00A23728" w:rsidRDefault="00A23728">
      <w:pPr>
        <w:pStyle w:val="B2"/>
        <w:ind w:left="0" w:firstLine="0"/>
        <w:rPr>
          <w:ins w:id="116" w:author="Hyunwoo Cho" w:date="2023-10-12T08:15:00Z"/>
          <w:lang w:eastAsia="zh-CN"/>
        </w:rPr>
        <w:pPrChange w:id="117" w:author="Hyunwoo Cho" w:date="2023-10-12T10:17:00Z">
          <w:pPr>
            <w:pStyle w:val="B2"/>
          </w:pPr>
        </w:pPrChange>
      </w:pPr>
      <w:proofErr w:type="gramStart"/>
      <w:ins w:id="118" w:author="Hyunwoo Cho" w:date="2023-10-12T08:15:00Z">
        <w:r w:rsidRPr="0058243C">
          <w:rPr>
            <w:lang w:eastAsia="zh-CN"/>
          </w:rPr>
          <w:t>where</w:t>
        </w:r>
        <w:proofErr w:type="gramEnd"/>
        <w:r w:rsidRPr="0058243C"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</w:ins>
    </w:p>
    <w:p w14:paraId="7F7C3811" w14:textId="358DA272" w:rsidR="005D1865" w:rsidRPr="00B06DAA" w:rsidRDefault="00A23728" w:rsidP="009C0DDB">
      <w:pPr>
        <w:pStyle w:val="B2"/>
        <w:ind w:firstLine="0"/>
        <w:rPr>
          <w:ins w:id="119" w:author="Hyunwoo Cho" w:date="2023-10-12T08:47:00Z"/>
          <w:lang w:eastAsia="zh-CN"/>
        </w:rPr>
      </w:pPr>
      <w:ins w:id="120" w:author="Hyunwoo Cho" w:date="2023-10-12T08:15:00Z">
        <w:r w:rsidRPr="00B06DAA">
          <w:t>T</w:t>
        </w:r>
        <w:r w:rsidRPr="00B06DAA">
          <w:rPr>
            <w:vertAlign w:val="subscript"/>
          </w:rPr>
          <w:t>L3, report</w:t>
        </w:r>
        <w:r w:rsidRPr="00B06DAA">
          <w:rPr>
            <w:lang w:eastAsia="zh-CN"/>
          </w:rPr>
          <w:t xml:space="preserve"> is</w:t>
        </w:r>
      </w:ins>
      <w:ins w:id="121" w:author="Hyunwoo Cho" w:date="2023-10-12T08:48:00Z">
        <w:r w:rsidR="005D1865" w:rsidRPr="00B06DAA">
          <w:rPr>
            <w:lang w:eastAsia="zh-CN"/>
          </w:rPr>
          <w:t xml:space="preserve"> delay of</w:t>
        </w:r>
      </w:ins>
      <w:ins w:id="122" w:author="Hyunwoo Cho" w:date="2023-10-12T08:15:00Z">
        <w:r w:rsidRPr="00B06DAA">
          <w:rPr>
            <w:lang w:eastAsia="zh-CN"/>
          </w:rPr>
          <w:t xml:space="preserve"> L3</w:t>
        </w:r>
      </w:ins>
      <w:ins w:id="123" w:author="Hyunwoo Cho" w:date="2023-10-12T09:12:00Z">
        <w:r w:rsidR="00030BB7" w:rsidRPr="00B06DAA">
          <w:rPr>
            <w:lang w:eastAsia="zh-CN"/>
          </w:rPr>
          <w:t xml:space="preserve"> measurement</w:t>
        </w:r>
      </w:ins>
      <w:ins w:id="124" w:author="Hyunwoo Cho" w:date="2023-10-12T08:15:00Z">
        <w:r w:rsidRPr="00B06DAA">
          <w:rPr>
            <w:lang w:eastAsia="zh-CN"/>
          </w:rPr>
          <w:t xml:space="preserve"> reporting </w:t>
        </w:r>
      </w:ins>
      <w:ins w:id="125" w:author="Hyunwoo Cho" w:date="2023-10-12T08:48:00Z">
        <w:r w:rsidR="005D1865" w:rsidRPr="00B06DAA">
          <w:rPr>
            <w:lang w:eastAsia="zh-CN"/>
          </w:rPr>
          <w:t xml:space="preserve">from </w:t>
        </w:r>
      </w:ins>
      <w:ins w:id="126" w:author="Hyunwoo Cho" w:date="2023-10-13T10:36:00Z">
        <w:r w:rsidR="00D92E49">
          <w:rPr>
            <w:lang w:eastAsia="zh-CN"/>
          </w:rPr>
          <w:t>receiving</w:t>
        </w:r>
      </w:ins>
      <w:ins w:id="127" w:author="Hyunwoo Cho" w:date="2023-10-13T10:34:00Z">
        <w:r w:rsidR="00B24111">
          <w:rPr>
            <w:lang w:eastAsia="zh-CN"/>
          </w:rPr>
          <w:t xml:space="preserve"> </w:t>
        </w:r>
      </w:ins>
      <w:ins w:id="128" w:author="Hyunwoo Cho" w:date="2023-10-12T08:15:00Z">
        <w:r w:rsidRPr="00B06DAA">
          <w:rPr>
            <w:lang w:eastAsia="zh-CN"/>
          </w:rPr>
          <w:t xml:space="preserve">the </w:t>
        </w:r>
      </w:ins>
      <w:proofErr w:type="spellStart"/>
      <w:ins w:id="129" w:author="Hyunwoo Cho" w:date="2023-10-12T08:47:00Z">
        <w:r w:rsidR="005D1865" w:rsidRPr="00B06DAA">
          <w:rPr>
            <w:lang w:eastAsia="zh-CN"/>
          </w:rPr>
          <w:t>S</w:t>
        </w:r>
      </w:ins>
      <w:ins w:id="130" w:author="Hyunwoo Cho" w:date="2023-10-12T09:12:00Z">
        <w:r w:rsidR="00030BB7" w:rsidRPr="00B06DAA">
          <w:rPr>
            <w:lang w:eastAsia="zh-CN"/>
          </w:rPr>
          <w:t>C</w:t>
        </w:r>
      </w:ins>
      <w:ins w:id="131" w:author="Hyunwoo Cho" w:date="2023-10-12T08:47:00Z">
        <w:r w:rsidR="005D1865" w:rsidRPr="00B06DAA">
          <w:rPr>
            <w:lang w:eastAsia="zh-CN"/>
          </w:rPr>
          <w:t>ell</w:t>
        </w:r>
        <w:proofErr w:type="spellEnd"/>
        <w:r w:rsidR="005D1865" w:rsidRPr="00B06DAA">
          <w:rPr>
            <w:lang w:eastAsia="zh-CN"/>
          </w:rPr>
          <w:t xml:space="preserve"> </w:t>
        </w:r>
      </w:ins>
      <w:ins w:id="132" w:author="Hyunwoo Cho" w:date="2023-10-12T08:15:00Z">
        <w:r w:rsidRPr="00B06DAA">
          <w:rPr>
            <w:lang w:eastAsia="zh-CN"/>
          </w:rPr>
          <w:t>activation command</w:t>
        </w:r>
      </w:ins>
      <w:ins w:id="133" w:author="Hyunwoo Cho" w:date="2023-10-12T08:50:00Z">
        <w:r w:rsidR="005D1865" w:rsidRPr="00B06DAA">
          <w:rPr>
            <w:lang w:eastAsia="zh-CN"/>
          </w:rPr>
          <w:t xml:space="preserve">. </w:t>
        </w:r>
      </w:ins>
    </w:p>
    <w:p w14:paraId="740CCAD5" w14:textId="62AE123D" w:rsidR="003552B1" w:rsidRDefault="003552B1" w:rsidP="00F7511E">
      <w:pPr>
        <w:pStyle w:val="B2"/>
        <w:numPr>
          <w:ilvl w:val="0"/>
          <w:numId w:val="9"/>
        </w:numPr>
        <w:rPr>
          <w:ins w:id="134" w:author="Hyunwoo Cho" w:date="2023-10-13T10:43:00Z"/>
          <w:lang w:eastAsia="zh-CN"/>
        </w:rPr>
      </w:pPr>
      <w:ins w:id="135" w:author="Hyunwoo Cho" w:date="2023-10-13T10:43:00Z">
        <w:r w:rsidRPr="00B06DAA">
          <w:t>T</w:t>
        </w:r>
        <w:r w:rsidRPr="00B06DAA">
          <w:rPr>
            <w:vertAlign w:val="subscript"/>
          </w:rPr>
          <w:t>L3, report</w:t>
        </w:r>
        <w:r>
          <w:rPr>
            <w:vertAlign w:val="subscript"/>
          </w:rPr>
          <w:t xml:space="preserve"> </w:t>
        </w:r>
        <w:r w:rsidRPr="003552B1">
          <w:rPr>
            <w:rPrChange w:id="136" w:author="Hyunwoo Cho" w:date="2023-10-13T10:43:00Z">
              <w:rPr>
                <w:vertAlign w:val="subscript"/>
              </w:rPr>
            </w:rPrChange>
          </w:rPr>
          <w:t>=</w:t>
        </w:r>
        <w:r w:rsidRPr="00B06DAA">
          <w:t>7ms + T</w:t>
        </w:r>
        <w:r w:rsidRPr="00B06DAA">
          <w:rPr>
            <w:vertAlign w:val="subscript"/>
          </w:rPr>
          <w:t>HARQ</w:t>
        </w:r>
        <w:r w:rsidRPr="00B06DAA">
          <w:t xml:space="preserve">+ </w:t>
        </w:r>
        <w:r>
          <w:t xml:space="preserve">M </w:t>
        </w:r>
        <w:proofErr w:type="spellStart"/>
        <w:r>
          <w:t>ms</w:t>
        </w:r>
        <w:proofErr w:type="spellEnd"/>
      </w:ins>
    </w:p>
    <w:p w14:paraId="4176AB3B" w14:textId="1980C0B2" w:rsidR="003552B1" w:rsidRDefault="005D1865" w:rsidP="00F7511E">
      <w:pPr>
        <w:pStyle w:val="B2"/>
        <w:numPr>
          <w:ilvl w:val="0"/>
          <w:numId w:val="9"/>
        </w:numPr>
        <w:rPr>
          <w:ins w:id="137" w:author="Hyunwoo Cho" w:date="2023-10-13T10:43:00Z"/>
          <w:lang w:eastAsia="zh-CN"/>
        </w:rPr>
      </w:pPr>
      <w:ins w:id="138" w:author="Hyunwoo Cho" w:date="2023-10-12T08:48:00Z">
        <w:r w:rsidRPr="00B06DAA">
          <w:t xml:space="preserve">UE </w:t>
        </w:r>
      </w:ins>
      <w:ins w:id="139" w:author="Hyunwoo Cho" w:date="2023-10-13T10:43:00Z">
        <w:r w:rsidR="003552B1">
          <w:t xml:space="preserve">report the L3 results during M </w:t>
        </w:r>
      </w:ins>
      <w:proofErr w:type="spellStart"/>
      <w:proofErr w:type="gramStart"/>
      <w:ins w:id="140" w:author="Hyunwoo Cho" w:date="2023-10-13T10:44:00Z">
        <w:r w:rsidR="003552B1">
          <w:t>ms</w:t>
        </w:r>
      </w:ins>
      <w:proofErr w:type="spellEnd"/>
      <w:proofErr w:type="gramEnd"/>
    </w:p>
    <w:p w14:paraId="24A01E95" w14:textId="310B28AC" w:rsidR="00F7511E" w:rsidRDefault="003552B1" w:rsidP="00F7511E">
      <w:pPr>
        <w:pStyle w:val="B2"/>
        <w:numPr>
          <w:ilvl w:val="0"/>
          <w:numId w:val="9"/>
        </w:numPr>
        <w:rPr>
          <w:ins w:id="141" w:author="Hyunwoo Cho" w:date="2023-10-13T10:33:00Z"/>
          <w:lang w:eastAsia="zh-CN"/>
        </w:rPr>
      </w:pPr>
      <w:ins w:id="142" w:author="Hyunwoo Cho" w:date="2023-10-13T10:43:00Z">
        <w:r>
          <w:t xml:space="preserve">UE does </w:t>
        </w:r>
      </w:ins>
      <w:ins w:id="143" w:author="Hyunwoo Cho" w:date="2023-10-12T08:48:00Z">
        <w:r w:rsidR="005D1865" w:rsidRPr="00B06DAA">
          <w:t xml:space="preserve">not </w:t>
        </w:r>
      </w:ins>
      <w:ins w:id="144" w:author="Hyunwoo Cho" w:date="2023-10-13T08:25:00Z">
        <w:r w:rsidR="00B06DAA" w:rsidRPr="00B06DAA">
          <w:t xml:space="preserve">require </w:t>
        </w:r>
      </w:ins>
      <w:ins w:id="145" w:author="Hyunwoo Cho" w:date="2023-10-12T08:48:00Z">
        <w:r w:rsidR="005D1865" w:rsidRPr="00B06DAA">
          <w:t xml:space="preserve">to report </w:t>
        </w:r>
      </w:ins>
      <w:ins w:id="146" w:author="Hyunwoo Cho" w:date="2023-10-12T09:12:00Z">
        <w:r w:rsidR="00030BB7" w:rsidRPr="00B06DAA">
          <w:t xml:space="preserve">the </w:t>
        </w:r>
      </w:ins>
      <w:ins w:id="147" w:author="Hyunwoo Cho" w:date="2023-10-12T08:48:00Z">
        <w:r w:rsidR="005D1865" w:rsidRPr="00B06DAA">
          <w:t xml:space="preserve">L3 results after </w:t>
        </w:r>
      </w:ins>
      <w:ins w:id="148" w:author="Hyunwoo Cho" w:date="2023-10-12T09:06:00Z">
        <w:r w:rsidR="00030BB7" w:rsidRPr="00B06DAA">
          <w:t>7</w:t>
        </w:r>
      </w:ins>
      <w:ins w:id="149" w:author="Hyunwoo Cho" w:date="2023-10-12T08:49:00Z">
        <w:r w:rsidR="005D1865" w:rsidRPr="00B06DAA">
          <w:t>ms + T</w:t>
        </w:r>
        <w:r w:rsidR="005D1865" w:rsidRPr="00B06DAA">
          <w:rPr>
            <w:vertAlign w:val="subscript"/>
          </w:rPr>
          <w:t>HARQ</w:t>
        </w:r>
        <w:r w:rsidR="005D1865" w:rsidRPr="00B06DAA">
          <w:t>+</w:t>
        </w:r>
      </w:ins>
      <w:ins w:id="150" w:author="Hyunwoo Cho" w:date="2023-10-12T09:12:00Z">
        <w:r w:rsidR="00030BB7" w:rsidRPr="00B06DAA">
          <w:t xml:space="preserve"> </w:t>
        </w:r>
      </w:ins>
      <w:ins w:id="151" w:author="Hyunwoo Cho" w:date="2023-10-13T10:40:00Z">
        <w:r w:rsidR="000B0818">
          <w:t xml:space="preserve">M </w:t>
        </w:r>
      </w:ins>
      <w:proofErr w:type="spellStart"/>
      <w:ins w:id="152" w:author="Hyunwoo Cho" w:date="2023-10-12T08:49:00Z">
        <w:r w:rsidR="005D1865" w:rsidRPr="00B06DAA">
          <w:t>ms</w:t>
        </w:r>
        <w:proofErr w:type="spellEnd"/>
        <w:r w:rsidR="005D1865" w:rsidRPr="00B06DAA">
          <w:t xml:space="preserve"> from receiving the </w:t>
        </w:r>
        <w:proofErr w:type="spellStart"/>
        <w:r w:rsidR="005D1865" w:rsidRPr="00B06DAA">
          <w:t>S</w:t>
        </w:r>
      </w:ins>
      <w:ins w:id="153" w:author="Hyunwoo Cho" w:date="2023-10-12T09:12:00Z">
        <w:r w:rsidR="00030BB7" w:rsidRPr="00B06DAA">
          <w:t>C</w:t>
        </w:r>
      </w:ins>
      <w:ins w:id="154" w:author="Hyunwoo Cho" w:date="2023-10-12T08:49:00Z">
        <w:r w:rsidR="005D1865" w:rsidRPr="00B06DAA">
          <w:t>ell</w:t>
        </w:r>
        <w:proofErr w:type="spellEnd"/>
        <w:r w:rsidR="005D1865" w:rsidRPr="00B06DAA">
          <w:t xml:space="preserve"> activation command</w:t>
        </w:r>
      </w:ins>
      <w:r w:rsidR="00B3111C">
        <w:t>.</w:t>
      </w:r>
    </w:p>
    <w:p w14:paraId="4B813411" w14:textId="386FC59C" w:rsidR="00B06DAA" w:rsidRPr="00EA2836" w:rsidRDefault="00B06DAA">
      <w:pPr>
        <w:pStyle w:val="B2"/>
        <w:numPr>
          <w:ilvl w:val="0"/>
          <w:numId w:val="9"/>
        </w:numPr>
        <w:ind w:left="1212"/>
        <w:rPr>
          <w:ins w:id="155" w:author="Hyunwoo Cho" w:date="2023-10-13T10:28:00Z"/>
          <w:lang w:eastAsia="zh-CN"/>
          <w:rPrChange w:id="156" w:author="Hyunwoo Cho" w:date="2023-10-13T10:28:00Z">
            <w:rPr>
              <w:ins w:id="157" w:author="Hyunwoo Cho" w:date="2023-10-13T10:28:00Z"/>
              <w:vertAlign w:val="subscript"/>
            </w:rPr>
          </w:rPrChange>
        </w:rPr>
        <w:pPrChange w:id="158" w:author="Hyunwoo Cho" w:date="2023-10-13T10:41:00Z">
          <w:pPr>
            <w:pStyle w:val="B2"/>
            <w:numPr>
              <w:numId w:val="9"/>
            </w:numPr>
            <w:ind w:left="1211" w:hanging="360"/>
          </w:pPr>
        </w:pPrChange>
      </w:pPr>
      <w:ins w:id="159" w:author="Hyunwoo Cho" w:date="2023-10-13T08:23:00Z">
        <w:r w:rsidRPr="00B06DAA">
          <w:t xml:space="preserve">Where </w:t>
        </w:r>
      </w:ins>
      <w:ins w:id="160" w:author="Hyunwoo Cho" w:date="2023-10-13T10:41:00Z">
        <w:r w:rsidR="000B0818">
          <w:t>M</w:t>
        </w:r>
      </w:ins>
      <w:ins w:id="161" w:author="Hyunwoo Cho" w:date="2023-10-13T08:23:00Z">
        <w:r w:rsidRPr="00B06DAA">
          <w:t>=</w:t>
        </w:r>
        <w:r w:rsidRPr="00B06DAA">
          <w:rPr>
            <w:vertAlign w:val="subscript"/>
          </w:rPr>
          <w:t xml:space="preserve"> </w:t>
        </w:r>
        <w:r w:rsidRPr="00B06DAA">
          <w:t>(X1+X</w:t>
        </w:r>
        <w:proofErr w:type="gramStart"/>
        <w:r w:rsidRPr="00B06DAA">
          <w:t>2)*</w:t>
        </w:r>
        <w:proofErr w:type="gramEnd"/>
        <w:r w:rsidRPr="00B06DAA">
          <w:t>T</w:t>
        </w:r>
        <w:r w:rsidRPr="00B06DAA">
          <w:rPr>
            <w:vertAlign w:val="subscript"/>
          </w:rPr>
          <w:t xml:space="preserve">SSB </w:t>
        </w:r>
        <w:r w:rsidRPr="00B06DAA">
          <w:t xml:space="preserve">for UE </w:t>
        </w:r>
        <w:r w:rsidRPr="00B06DAA">
          <w:rPr>
            <w:i/>
            <w:iCs/>
          </w:rPr>
          <w:t>supporting 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 w:rsidRPr="00B06DAA">
          <w:t xml:space="preserve"> and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 capability</w:t>
        </w:r>
      </w:ins>
      <w:ins w:id="162" w:author="Hyunwoo Cho" w:date="2023-10-13T10:28:00Z">
        <w:r w:rsidR="00EA2836">
          <w:rPr>
            <w:vertAlign w:val="subscript"/>
          </w:rPr>
          <w:t xml:space="preserve">, </w:t>
        </w:r>
      </w:ins>
    </w:p>
    <w:p w14:paraId="36B741C6" w14:textId="6444D253" w:rsidR="00B06DAA" w:rsidRPr="008D3868" w:rsidRDefault="000B0818" w:rsidP="00B06DAA">
      <w:pPr>
        <w:pStyle w:val="B2"/>
        <w:numPr>
          <w:ilvl w:val="0"/>
          <w:numId w:val="9"/>
        </w:numPr>
        <w:rPr>
          <w:ins w:id="163" w:author="Hyunwoo Cho" w:date="2023-10-13T10:31:00Z"/>
          <w:lang w:eastAsia="zh-CN"/>
          <w:rPrChange w:id="164" w:author="Hyunwoo Cho" w:date="2023-10-13T10:31:00Z">
            <w:rPr>
              <w:ins w:id="165" w:author="Hyunwoo Cho" w:date="2023-10-13T10:31:00Z"/>
              <w:vertAlign w:val="subscript"/>
            </w:rPr>
          </w:rPrChange>
        </w:rPr>
      </w:pPr>
      <w:ins w:id="166" w:author="Hyunwoo Cho" w:date="2023-10-13T10:41:00Z">
        <w:r>
          <w:t>M</w:t>
        </w:r>
        <w:r w:rsidRPr="00B06DAA">
          <w:t xml:space="preserve"> </w:t>
        </w:r>
      </w:ins>
      <w:ins w:id="167" w:author="Hyunwoo Cho" w:date="2023-10-13T08:23:00Z">
        <w:r w:rsidR="00B06DAA" w:rsidRPr="00B06DAA">
          <w:t>=</w:t>
        </w:r>
        <w:r w:rsidR="00B06DAA" w:rsidRPr="00B06DAA">
          <w:rPr>
            <w:vertAlign w:val="subscript"/>
          </w:rPr>
          <w:t xml:space="preserve"> </w:t>
        </w:r>
        <w:r w:rsidR="00B06DAA" w:rsidRPr="00B06DAA">
          <w:t>X1*T</w:t>
        </w:r>
        <w:r w:rsidR="00B06DAA" w:rsidRPr="00B06DAA">
          <w:rPr>
            <w:vertAlign w:val="subscript"/>
          </w:rPr>
          <w:t>SMTC</w:t>
        </w:r>
        <w:r w:rsidR="00B06DAA" w:rsidRPr="00B06DAA">
          <w:t xml:space="preserve"> +X2*T</w:t>
        </w:r>
        <w:r w:rsidR="00B06DAA" w:rsidRPr="00B06DAA">
          <w:rPr>
            <w:vertAlign w:val="subscript"/>
          </w:rPr>
          <w:t xml:space="preserve">SSB </w:t>
        </w:r>
        <w:r w:rsidR="00B06DAA" w:rsidRPr="00B06DAA">
          <w:t xml:space="preserve">for UE supporting </w:t>
        </w:r>
        <w:r w:rsidR="00B06DAA" w:rsidRPr="00B06DAA">
          <w:rPr>
            <w:i/>
            <w:iCs/>
          </w:rPr>
          <w:t>[</w:t>
        </w:r>
        <w:proofErr w:type="spellStart"/>
        <w:r w:rsidR="00B06DAA" w:rsidRPr="00B06DAA">
          <w:rPr>
            <w:i/>
            <w:iCs/>
          </w:rPr>
          <w:t>beamsweepingfactor</w:t>
        </w:r>
        <w:proofErr w:type="spellEnd"/>
        <w:r w:rsidR="00B06DAA" w:rsidRPr="00B06DAA">
          <w:rPr>
            <w:i/>
            <w:iCs/>
          </w:rPr>
          <w:t xml:space="preserve"> </w:t>
        </w:r>
        <w:proofErr w:type="spellStart"/>
        <w:r w:rsidR="00B06DAA" w:rsidRPr="00B06DAA">
          <w:rPr>
            <w:i/>
            <w:iCs/>
          </w:rPr>
          <w:t>reducton</w:t>
        </w:r>
        <w:proofErr w:type="spellEnd"/>
        <w:r w:rsidR="00B06DAA" w:rsidRPr="00B06DAA">
          <w:rPr>
            <w:i/>
            <w:iCs/>
          </w:rPr>
          <w:t xml:space="preserve"> capability for </w:t>
        </w:r>
        <w:proofErr w:type="spellStart"/>
        <w:r w:rsidR="00B06DAA" w:rsidRPr="00B06DAA">
          <w:rPr>
            <w:i/>
            <w:iCs/>
          </w:rPr>
          <w:t>Scell</w:t>
        </w:r>
        <w:proofErr w:type="spellEnd"/>
        <w:r w:rsidR="00B06DAA" w:rsidRPr="00B06DAA">
          <w:rPr>
            <w:i/>
            <w:iCs/>
          </w:rPr>
          <w:t xml:space="preserve"> </w:t>
        </w:r>
        <w:proofErr w:type="spellStart"/>
        <w:r w:rsidR="00B06DAA" w:rsidRPr="00B06DAA">
          <w:rPr>
            <w:i/>
            <w:iCs/>
          </w:rPr>
          <w:t>activaiton</w:t>
        </w:r>
        <w:proofErr w:type="spellEnd"/>
        <w:r w:rsidR="00B06DAA" w:rsidRPr="00B06DAA">
          <w:rPr>
            <w:i/>
            <w:iCs/>
          </w:rPr>
          <w:t>]</w:t>
        </w:r>
        <w:r w:rsidR="00B06DAA" w:rsidRPr="00B06DAA">
          <w:t xml:space="preserve"> without supporting [</w:t>
        </w:r>
        <w:r w:rsidR="00B06DAA" w:rsidRPr="00B06DAA">
          <w:rPr>
            <w:i/>
            <w:iCs/>
          </w:rPr>
          <w:t xml:space="preserve">using SSB </w:t>
        </w:r>
        <w:proofErr w:type="spellStart"/>
        <w:r w:rsidR="00B06DAA" w:rsidRPr="00B06DAA">
          <w:rPr>
            <w:i/>
            <w:iCs/>
          </w:rPr>
          <w:t>peridocity</w:t>
        </w:r>
        <w:proofErr w:type="spellEnd"/>
        <w:r w:rsidR="00B06DAA" w:rsidRPr="00B06DAA">
          <w:rPr>
            <w:i/>
            <w:iCs/>
          </w:rPr>
          <w:t xml:space="preserve"> instead of SMTC </w:t>
        </w:r>
        <w:proofErr w:type="spellStart"/>
        <w:r w:rsidR="00B06DAA" w:rsidRPr="00B06DAA">
          <w:rPr>
            <w:i/>
            <w:iCs/>
          </w:rPr>
          <w:t>peridodicity</w:t>
        </w:r>
        <w:proofErr w:type="spellEnd"/>
        <w:r w:rsidR="00B06DAA" w:rsidRPr="00B06DAA">
          <w:rPr>
            <w:i/>
            <w:iCs/>
          </w:rPr>
          <w:t xml:space="preserve"> for </w:t>
        </w:r>
        <w:proofErr w:type="spellStart"/>
        <w:r w:rsidR="00B06DAA" w:rsidRPr="00B06DAA">
          <w:rPr>
            <w:i/>
            <w:iCs/>
          </w:rPr>
          <w:t>scell</w:t>
        </w:r>
        <w:proofErr w:type="spellEnd"/>
        <w:r w:rsidR="00B06DAA" w:rsidRPr="00B06DAA">
          <w:rPr>
            <w:i/>
            <w:iCs/>
          </w:rPr>
          <w:t xml:space="preserve"> activation</w:t>
        </w:r>
        <w:r w:rsidR="00B06DAA" w:rsidRPr="00B06DAA">
          <w:t>]</w:t>
        </w:r>
        <w:r w:rsidR="00B06DAA" w:rsidRPr="00B06DAA">
          <w:rPr>
            <w:vertAlign w:val="subscript"/>
          </w:rPr>
          <w:t>,</w:t>
        </w:r>
      </w:ins>
    </w:p>
    <w:p w14:paraId="327709ED" w14:textId="40CD77BD" w:rsidR="008D3868" w:rsidRPr="00EA2836" w:rsidRDefault="000B0818" w:rsidP="008D3868">
      <w:pPr>
        <w:pStyle w:val="B2"/>
        <w:numPr>
          <w:ilvl w:val="0"/>
          <w:numId w:val="9"/>
        </w:numPr>
        <w:rPr>
          <w:ins w:id="168" w:author="Hyunwoo Cho" w:date="2023-10-13T10:28:00Z"/>
          <w:lang w:eastAsia="zh-CN"/>
          <w:rPrChange w:id="169" w:author="Hyunwoo Cho" w:date="2023-10-13T10:28:00Z">
            <w:rPr>
              <w:ins w:id="170" w:author="Hyunwoo Cho" w:date="2023-10-13T10:28:00Z"/>
              <w:vertAlign w:val="subscript"/>
            </w:rPr>
          </w:rPrChange>
        </w:rPr>
      </w:pPr>
      <w:ins w:id="171" w:author="Hyunwoo Cho" w:date="2023-10-13T10:41:00Z">
        <w:r>
          <w:t>M</w:t>
        </w:r>
      </w:ins>
      <w:ins w:id="172" w:author="Hyunwoo Cho" w:date="2023-10-13T10:33:00Z">
        <w:r w:rsidR="00C84D84" w:rsidRPr="00B06DAA">
          <w:t xml:space="preserve"> </w:t>
        </w:r>
      </w:ins>
      <w:ins w:id="173" w:author="Hyunwoo Cho" w:date="2023-10-13T10:31:00Z">
        <w:r w:rsidR="008D3868" w:rsidRPr="00B06DAA">
          <w:t>=</w:t>
        </w:r>
        <w:r w:rsidR="008D3868" w:rsidRPr="00B06DAA">
          <w:rPr>
            <w:vertAlign w:val="subscript"/>
          </w:rPr>
          <w:t xml:space="preserve"> </w:t>
        </w:r>
        <w:r w:rsidR="008D3868">
          <w:t>16</w:t>
        </w:r>
        <w:r w:rsidR="008D3868" w:rsidRPr="00B06DAA">
          <w:t>*T</w:t>
        </w:r>
        <w:r w:rsidR="008D3868" w:rsidRPr="00B06DAA">
          <w:rPr>
            <w:vertAlign w:val="subscript"/>
          </w:rPr>
          <w:t xml:space="preserve">SSB </w:t>
        </w:r>
        <w:r w:rsidR="008D3868" w:rsidRPr="00B06DAA">
          <w:t>for UE supporting [</w:t>
        </w:r>
        <w:r w:rsidR="008D3868" w:rsidRPr="00B06DAA">
          <w:rPr>
            <w:i/>
            <w:iCs/>
          </w:rPr>
          <w:t xml:space="preserve">using SSB </w:t>
        </w:r>
        <w:proofErr w:type="spellStart"/>
        <w:r w:rsidR="008D3868" w:rsidRPr="00B06DAA">
          <w:rPr>
            <w:i/>
            <w:iCs/>
          </w:rPr>
          <w:t>peridocity</w:t>
        </w:r>
        <w:proofErr w:type="spellEnd"/>
        <w:r w:rsidR="008D3868" w:rsidRPr="00B06DAA">
          <w:rPr>
            <w:i/>
            <w:iCs/>
          </w:rPr>
          <w:t xml:space="preserve"> instead of SMTC </w:t>
        </w:r>
        <w:proofErr w:type="spellStart"/>
        <w:r w:rsidR="008D3868" w:rsidRPr="00B06DAA">
          <w:rPr>
            <w:i/>
            <w:iCs/>
          </w:rPr>
          <w:t>peridodicity</w:t>
        </w:r>
        <w:proofErr w:type="spellEnd"/>
        <w:r w:rsidR="008D3868" w:rsidRPr="00B06DAA">
          <w:rPr>
            <w:i/>
            <w:iCs/>
          </w:rPr>
          <w:t xml:space="preserve"> for </w:t>
        </w:r>
        <w:proofErr w:type="spellStart"/>
        <w:r w:rsidR="008D3868" w:rsidRPr="00B06DAA">
          <w:rPr>
            <w:i/>
            <w:iCs/>
          </w:rPr>
          <w:t>scell</w:t>
        </w:r>
        <w:proofErr w:type="spellEnd"/>
        <w:r w:rsidR="008D3868" w:rsidRPr="00B06DAA">
          <w:rPr>
            <w:i/>
            <w:iCs/>
          </w:rPr>
          <w:t xml:space="preserve"> activation</w:t>
        </w:r>
        <w:r w:rsidR="008D3868" w:rsidRPr="00B06DAA">
          <w:t>]</w:t>
        </w:r>
        <w:r w:rsidR="008D3868">
          <w:rPr>
            <w:vertAlign w:val="subscript"/>
          </w:rPr>
          <w:t xml:space="preserve"> </w:t>
        </w:r>
        <w:r w:rsidR="008D3868">
          <w:t>without supporting</w:t>
        </w:r>
        <w:r w:rsidR="008D3868" w:rsidRPr="00B06DAA">
          <w:t xml:space="preserve"> </w:t>
        </w:r>
        <w:r w:rsidR="008D3868" w:rsidRPr="00B06DAA">
          <w:rPr>
            <w:i/>
            <w:iCs/>
          </w:rPr>
          <w:t>[</w:t>
        </w:r>
        <w:proofErr w:type="spellStart"/>
        <w:r w:rsidR="008D3868" w:rsidRPr="00B06DAA">
          <w:rPr>
            <w:i/>
            <w:iCs/>
          </w:rPr>
          <w:t>beamsweepingfactor</w:t>
        </w:r>
        <w:proofErr w:type="spellEnd"/>
        <w:r w:rsidR="008D3868" w:rsidRPr="00B06DAA">
          <w:rPr>
            <w:i/>
            <w:iCs/>
          </w:rPr>
          <w:t xml:space="preserve"> </w:t>
        </w:r>
        <w:proofErr w:type="spellStart"/>
        <w:r w:rsidR="008D3868" w:rsidRPr="00B06DAA">
          <w:rPr>
            <w:i/>
            <w:iCs/>
          </w:rPr>
          <w:t>reducton</w:t>
        </w:r>
        <w:proofErr w:type="spellEnd"/>
        <w:r w:rsidR="008D3868" w:rsidRPr="00B06DAA">
          <w:rPr>
            <w:i/>
            <w:iCs/>
          </w:rPr>
          <w:t xml:space="preserve"> capability for </w:t>
        </w:r>
        <w:proofErr w:type="spellStart"/>
        <w:r w:rsidR="008D3868" w:rsidRPr="00B06DAA">
          <w:rPr>
            <w:i/>
            <w:iCs/>
          </w:rPr>
          <w:t>Scell</w:t>
        </w:r>
        <w:proofErr w:type="spellEnd"/>
        <w:r w:rsidR="008D3868" w:rsidRPr="00B06DAA">
          <w:rPr>
            <w:i/>
            <w:iCs/>
          </w:rPr>
          <w:t xml:space="preserve"> </w:t>
        </w:r>
        <w:proofErr w:type="spellStart"/>
        <w:r w:rsidR="008D3868" w:rsidRPr="00B06DAA">
          <w:rPr>
            <w:i/>
            <w:iCs/>
          </w:rPr>
          <w:t>activaiton</w:t>
        </w:r>
        <w:proofErr w:type="spellEnd"/>
        <w:r w:rsidR="008D3868" w:rsidRPr="00B06DAA">
          <w:rPr>
            <w:i/>
            <w:iCs/>
          </w:rPr>
          <w:t>]</w:t>
        </w:r>
        <w:r w:rsidR="008D3868">
          <w:t>,</w:t>
        </w:r>
      </w:ins>
    </w:p>
    <w:p w14:paraId="2D4B453C" w14:textId="57628545" w:rsidR="00B06DAA" w:rsidRPr="00B06DAA" w:rsidRDefault="00B06DAA" w:rsidP="00B06DAA">
      <w:pPr>
        <w:pStyle w:val="B2"/>
        <w:numPr>
          <w:ilvl w:val="0"/>
          <w:numId w:val="9"/>
        </w:numPr>
        <w:rPr>
          <w:lang w:eastAsia="zh-CN"/>
        </w:rPr>
      </w:pPr>
      <w:ins w:id="174" w:author="Hyunwoo Cho" w:date="2023-10-13T08:23:00Z">
        <w:r w:rsidRPr="00B06DAA">
          <w:t>Otherwise,</w:t>
        </w:r>
        <w:r w:rsidRPr="00B06DAA">
          <w:rPr>
            <w:vertAlign w:val="subscript"/>
          </w:rPr>
          <w:t xml:space="preserve"> </w:t>
        </w:r>
      </w:ins>
      <w:ins w:id="175" w:author="Hyunwoo Cho" w:date="2023-10-13T10:41:00Z">
        <w:r w:rsidR="000B0818">
          <w:t>M</w:t>
        </w:r>
      </w:ins>
      <w:ins w:id="176" w:author="Hyunwoo Cho" w:date="2023-10-13T10:33:00Z">
        <w:r w:rsidR="00C84D84" w:rsidRPr="00B06DAA">
          <w:rPr>
            <w:vertAlign w:val="subscript"/>
          </w:rPr>
          <w:t xml:space="preserve"> </w:t>
        </w:r>
      </w:ins>
      <w:ins w:id="177" w:author="Hyunwoo Cho" w:date="2023-10-13T10:41:00Z">
        <w:r w:rsidR="000B0818" w:rsidRPr="000B0818">
          <w:rPr>
            <w:rPrChange w:id="178" w:author="Hyunwoo Cho" w:date="2023-10-13T10:41:00Z">
              <w:rPr>
                <w:vertAlign w:val="subscript"/>
              </w:rPr>
            </w:rPrChange>
          </w:rPr>
          <w:t>=</w:t>
        </w:r>
      </w:ins>
      <w:ins w:id="179" w:author="Hyunwoo Cho" w:date="2023-10-13T08:23:00Z">
        <w:r w:rsidRPr="00B06DAA">
          <w:rPr>
            <w:vertAlign w:val="subscript"/>
          </w:rPr>
          <w:t xml:space="preserve"> </w:t>
        </w:r>
        <w:r w:rsidRPr="00B06DAA">
          <w:t>8*T</w:t>
        </w:r>
        <w:r w:rsidRPr="00B06DAA">
          <w:rPr>
            <w:vertAlign w:val="subscript"/>
          </w:rPr>
          <w:t>SMTC</w:t>
        </w:r>
        <w:r w:rsidRPr="00B06DAA">
          <w:t xml:space="preserve"> +8*T</w:t>
        </w:r>
        <w:r w:rsidRPr="00B06DAA">
          <w:rPr>
            <w:vertAlign w:val="subscript"/>
          </w:rPr>
          <w:t>SSB</w:t>
        </w:r>
      </w:ins>
    </w:p>
    <w:p w14:paraId="1608B76D" w14:textId="27F1BBB7" w:rsidR="00A23728" w:rsidRPr="009C5807" w:rsidRDefault="00A23728">
      <w:pPr>
        <w:pStyle w:val="B2"/>
        <w:ind w:firstLine="0"/>
        <w:rPr>
          <w:ins w:id="180" w:author="Hyunwoo Cho" w:date="2023-10-12T08:15:00Z"/>
          <w:lang w:eastAsia="zh-CN"/>
        </w:rPr>
        <w:pPrChange w:id="181" w:author="Hyunwoo Cho" w:date="2023-10-12T09:14:00Z">
          <w:pPr>
            <w:pStyle w:val="B2"/>
          </w:pPr>
        </w:pPrChange>
      </w:pPr>
      <w:proofErr w:type="spellStart"/>
      <w:ins w:id="182" w:author="Hyunwoo Cho" w:date="2023-10-12T08:15:00Z">
        <w:r w:rsidRPr="009C5807">
          <w:t>T</w:t>
        </w:r>
        <w:r w:rsidRPr="009C5807">
          <w:rPr>
            <w:vertAlign w:val="subscript"/>
          </w:rPr>
          <w:t>FineTiming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is the </w:t>
        </w:r>
        <w:proofErr w:type="gramStart"/>
        <w:r w:rsidRPr="009C5807">
          <w:rPr>
            <w:lang w:eastAsia="zh-CN"/>
          </w:rPr>
          <w:t>time period</w:t>
        </w:r>
        <w:proofErr w:type="gramEnd"/>
        <w:r w:rsidRPr="009C5807">
          <w:rPr>
            <w:lang w:eastAsia="zh-CN"/>
          </w:rPr>
          <w:t xml:space="preserve"> between UE finish processing the last activation command for PDCCH TCI, PDSCH TCI (when applicable) and the timing of first complete available SSB corresponding to the TCI state. </w:t>
        </w:r>
      </w:ins>
    </w:p>
    <w:p w14:paraId="67719F6C" w14:textId="77777777" w:rsidR="00A23728" w:rsidRPr="009C5807" w:rsidRDefault="00A23728" w:rsidP="00A23728">
      <w:pPr>
        <w:pStyle w:val="B2"/>
        <w:rPr>
          <w:ins w:id="183" w:author="Hyunwoo Cho" w:date="2023-10-12T08:15:00Z"/>
        </w:rPr>
      </w:pPr>
      <w:ins w:id="184" w:author="Hyunwoo Cho" w:date="2023-10-12T08:15:00Z">
        <w:r>
          <w:tab/>
        </w:r>
        <w:r>
          <w:tab/>
        </w:r>
        <w:proofErr w:type="spellStart"/>
        <w:r w:rsidRPr="009C5807">
          <w:t>T</w:t>
        </w:r>
        <w:r w:rsidRPr="009C5807">
          <w:rPr>
            <w:vertAlign w:val="subscript"/>
            <w:lang w:eastAsia="zh-CN"/>
          </w:rPr>
          <w:t>uncertainty_MAC</w:t>
        </w:r>
        <w:proofErr w:type="spellEnd"/>
        <w:r w:rsidRPr="009C5807">
          <w:rPr>
            <w:rFonts w:eastAsia="Malgun Gothic"/>
            <w:lang w:eastAsia="zh-CN"/>
          </w:rPr>
          <w:t xml:space="preserve"> is the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last activation command for </w:t>
        </w:r>
        <w:r w:rsidRPr="009C5807">
          <w:t>PDCCH TCI, PDSCH TCI (when applicable) relative to</w:t>
        </w:r>
      </w:ins>
    </w:p>
    <w:p w14:paraId="0CFDCF60" w14:textId="77777777" w:rsidR="00A23728" w:rsidRPr="009C5807" w:rsidRDefault="00A23728" w:rsidP="00A23728">
      <w:pPr>
        <w:pStyle w:val="B3"/>
        <w:rPr>
          <w:ins w:id="185" w:author="Hyunwoo Cho" w:date="2023-10-12T08:15:00Z"/>
          <w:lang w:eastAsia="zh-CN"/>
        </w:rPr>
      </w:pPr>
      <w:ins w:id="186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000940E3" w14:textId="77777777" w:rsidR="00A23728" w:rsidRDefault="00A23728" w:rsidP="00A23728">
      <w:pPr>
        <w:pStyle w:val="B3"/>
        <w:rPr>
          <w:ins w:id="187" w:author="Hyunwoo Cho" w:date="2023-10-12T08:15:00Z"/>
          <w:lang w:eastAsia="zh-CN"/>
        </w:rPr>
      </w:pPr>
      <w:ins w:id="188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7E0B01FA" w14:textId="77777777" w:rsidR="00A23728" w:rsidRDefault="00A23728" w:rsidP="00A23728">
      <w:pPr>
        <w:pStyle w:val="B3"/>
        <w:rPr>
          <w:ins w:id="189" w:author="Hyunwoo Cho" w:date="2023-10-12T08:15:00Z"/>
          <w:lang w:eastAsia="zh-CN"/>
        </w:rPr>
      </w:pPr>
      <w:ins w:id="190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</w:ins>
    </w:p>
    <w:p w14:paraId="0757D8E6" w14:textId="1CC22BDE" w:rsidR="00A23728" w:rsidRPr="009C5807" w:rsidRDefault="00A23728" w:rsidP="00A23728">
      <w:pPr>
        <w:pStyle w:val="B2"/>
        <w:rPr>
          <w:ins w:id="191" w:author="Hyunwoo Cho" w:date="2023-10-12T08:15:00Z"/>
        </w:rPr>
      </w:pPr>
      <w:ins w:id="192" w:author="Hyunwoo Cho" w:date="2023-10-12T08:15:00Z">
        <w:r>
          <w:tab/>
        </w:r>
        <w:r w:rsidRPr="00B06DAA">
          <w:t>[</w:t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uncertainty_RRC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 w:rsidRPr="009C5807">
          <w:rPr>
            <w:rFonts w:eastAsia="Malgun Gothic"/>
            <w:lang w:eastAsia="zh-CN"/>
          </w:rPr>
          <w:t xml:space="preserve">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RRC configuration message </w:t>
        </w:r>
        <w:r w:rsidRPr="009C5807">
          <w:t>for TCI of periodic CSI-RS for CQI reporting (when applicable) relative to</w:t>
        </w:r>
      </w:ins>
    </w:p>
    <w:p w14:paraId="5028A13B" w14:textId="77777777" w:rsidR="00A23728" w:rsidRPr="009C5807" w:rsidRDefault="00A23728" w:rsidP="00A23728">
      <w:pPr>
        <w:pStyle w:val="B3"/>
        <w:rPr>
          <w:ins w:id="193" w:author="Hyunwoo Cho" w:date="2023-10-12T08:15:00Z"/>
          <w:lang w:eastAsia="zh-CN"/>
        </w:rPr>
      </w:pPr>
      <w:ins w:id="194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41BE3EAF" w14:textId="77777777" w:rsidR="00A23728" w:rsidRDefault="00A23728" w:rsidP="00A23728">
      <w:pPr>
        <w:pStyle w:val="B3"/>
        <w:rPr>
          <w:ins w:id="195" w:author="Hyunwoo Cho" w:date="2023-10-12T08:15:00Z"/>
          <w:lang w:eastAsia="zh-CN"/>
        </w:rPr>
      </w:pPr>
      <w:ins w:id="196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3A7788C8" w14:textId="77777777" w:rsidR="00A23728" w:rsidRDefault="00A23728" w:rsidP="00A23728">
      <w:pPr>
        <w:pStyle w:val="B3"/>
        <w:rPr>
          <w:ins w:id="197" w:author="Hyunwoo Cho" w:date="2023-10-12T08:15:00Z"/>
          <w:lang w:eastAsia="zh-CN"/>
        </w:rPr>
      </w:pPr>
      <w:ins w:id="198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  <w:r>
          <w:rPr>
            <w:lang w:eastAsia="zh-CN"/>
          </w:rPr>
          <w:t>]</w:t>
        </w:r>
      </w:ins>
    </w:p>
    <w:p w14:paraId="16C725E5" w14:textId="77777777" w:rsidR="00A23728" w:rsidRDefault="00A23728" w:rsidP="00A23728">
      <w:pPr>
        <w:pStyle w:val="B2"/>
        <w:rPr>
          <w:ins w:id="199" w:author="Hyunwoo Cho" w:date="2023-10-12T08:15:00Z"/>
        </w:rPr>
      </w:pPr>
      <w:ins w:id="200" w:author="Hyunwoo Cho" w:date="2023-10-12T08:15:00Z">
        <w:r>
          <w:tab/>
        </w:r>
        <w:r w:rsidRPr="00B06DAA">
          <w:t>[</w:t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uncertainty_SP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time period</w:t>
        </w:r>
        <w:proofErr w:type="gramEnd"/>
        <w:r>
          <w:rPr>
            <w:rFonts w:eastAsia="Malgun Gothic"/>
            <w:lang w:eastAsia="zh-CN"/>
          </w:rPr>
          <w:t xml:space="preserve"> between reception of </w:t>
        </w:r>
        <w:r w:rsidRPr="000150B7">
          <w:rPr>
            <w:rFonts w:eastAsia="Malgun Gothic"/>
            <w:lang w:eastAsia="zh-CN"/>
          </w:rPr>
          <w:t>the activation command for</w:t>
        </w:r>
        <w:r>
          <w:rPr>
            <w:rFonts w:eastAsia="Malgun Gothic"/>
            <w:lang w:eastAsia="zh-CN"/>
          </w:rPr>
          <w:t xml:space="preserve"> </w:t>
        </w:r>
        <w:r>
          <w:t>semi-persistent CSI-RS resource set for CQI reporting relative to</w:t>
        </w:r>
      </w:ins>
    </w:p>
    <w:p w14:paraId="71056F5F" w14:textId="77777777" w:rsidR="00A23728" w:rsidRDefault="00A23728" w:rsidP="00A23728">
      <w:pPr>
        <w:pStyle w:val="B3"/>
        <w:rPr>
          <w:ins w:id="201" w:author="Hyunwoo Cho" w:date="2023-10-12T08:15:00Z"/>
          <w:lang w:eastAsia="zh-CN"/>
        </w:rPr>
      </w:pPr>
      <w:ins w:id="202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for known </w:t>
        </w:r>
        <w:proofErr w:type="gramStart"/>
        <w:r>
          <w:rPr>
            <w:lang w:eastAsia="zh-CN"/>
          </w:rPr>
          <w:t>case;</w:t>
        </w:r>
        <w:proofErr w:type="gramEnd"/>
      </w:ins>
    </w:p>
    <w:p w14:paraId="788E7DA7" w14:textId="77777777" w:rsidR="00A23728" w:rsidRDefault="00A23728" w:rsidP="00A23728">
      <w:pPr>
        <w:pStyle w:val="B3"/>
        <w:rPr>
          <w:ins w:id="203" w:author="Hyunwoo Cho" w:date="2023-10-12T08:15:00Z"/>
          <w:lang w:eastAsia="zh-CN"/>
        </w:rPr>
      </w:pPr>
      <w:ins w:id="204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0D777079" w14:textId="77777777" w:rsidR="00A23728" w:rsidRDefault="00A23728" w:rsidP="00A23728">
      <w:pPr>
        <w:pStyle w:val="B3"/>
        <w:rPr>
          <w:ins w:id="205" w:author="Hyunwoo Cho" w:date="2023-10-12T08:15:00Z"/>
          <w:lang w:eastAsia="zh-CN"/>
        </w:rPr>
      </w:pPr>
      <w:ins w:id="206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  <w:r>
          <w:rPr>
            <w:lang w:eastAsia="zh-CN"/>
          </w:rPr>
          <w:t>]</w:t>
        </w:r>
      </w:ins>
    </w:p>
    <w:p w14:paraId="3A228EB9" w14:textId="77777777" w:rsidR="00A23728" w:rsidRDefault="00A23728" w:rsidP="00A23728">
      <w:pPr>
        <w:pStyle w:val="B2"/>
        <w:rPr>
          <w:ins w:id="207" w:author="Hyunwoo Cho" w:date="2023-10-12T08:15:00Z"/>
        </w:rPr>
      </w:pPr>
      <w:ins w:id="208" w:author="Hyunwoo Cho" w:date="2023-10-12T08:15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RRC_delay</w:t>
        </w:r>
        <w:proofErr w:type="spellEnd"/>
        <w:r w:rsidRPr="009C5807">
          <w:t xml:space="preserve"> is the RRC procedure delay as specified in TS38.331 [2].</w:t>
        </w:r>
      </w:ins>
    </w:p>
    <w:p w14:paraId="5ACA34F5" w14:textId="77777777" w:rsidR="00A23728" w:rsidRPr="009C5807" w:rsidRDefault="00A23728" w:rsidP="00A23728">
      <w:pPr>
        <w:pStyle w:val="B2"/>
        <w:rPr>
          <w:ins w:id="209" w:author="Hyunwoo Cho" w:date="2023-10-12T08:15:00Z"/>
        </w:rPr>
      </w:pPr>
      <w:ins w:id="210" w:author="Hyunwoo Cho" w:date="2023-10-12T08:15:00Z">
        <w:r>
          <w:tab/>
        </w:r>
        <w:r w:rsidRPr="00B6691E"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B6691E">
          <w:t>SCell</w:t>
        </w:r>
        <w:proofErr w:type="spellEnd"/>
        <w:r w:rsidRPr="00B6691E">
          <w:t xml:space="preserve"> activation</w:t>
        </w:r>
        <w:r>
          <w:t>.</w:t>
        </w:r>
      </w:ins>
    </w:p>
    <w:p w14:paraId="1A5E8E79" w14:textId="77777777" w:rsidR="00A23728" w:rsidRDefault="00A23728" w:rsidP="00A23728">
      <w:pPr>
        <w:pStyle w:val="B2"/>
        <w:rPr>
          <w:ins w:id="211" w:author="Hyunwoo Cho" w:date="2023-10-12T08:15:00Z"/>
        </w:rPr>
      </w:pPr>
      <w:ins w:id="212" w:author="Hyunwoo Cho" w:date="2023-10-12T08:15:00Z">
        <w:r>
          <w:tab/>
        </w:r>
        <w:r w:rsidRPr="00113193">
          <w:t xml:space="preserve">When </w:t>
        </w:r>
        <w:proofErr w:type="spellStart"/>
        <w:r w:rsidRPr="00113193">
          <w:rPr>
            <w:i/>
          </w:rPr>
          <w:t>absoluteFrequencySSB</w:t>
        </w:r>
        <w:proofErr w:type="spellEnd"/>
        <w:r w:rsidRPr="00113193">
          <w:t xml:space="preserve"> is not configured in </w:t>
        </w:r>
        <w:proofErr w:type="spellStart"/>
        <w:r w:rsidRPr="00113193">
          <w:rPr>
            <w:i/>
          </w:rPr>
          <w:t>DownlinkConfigCommon</w:t>
        </w:r>
        <w:proofErr w:type="spellEnd"/>
        <w:r w:rsidRPr="00113193">
          <w:t xml:space="preserve"> for target </w:t>
        </w:r>
        <w:proofErr w:type="spellStart"/>
        <w:r w:rsidRPr="00113193">
          <w:t>SCell</w:t>
        </w:r>
        <w:proofErr w:type="spellEnd"/>
        <w:r w:rsidRPr="00113193">
          <w:t xml:space="preserve"> but SMTC for target </w:t>
        </w:r>
        <w:proofErr w:type="spellStart"/>
        <w:r w:rsidRPr="00113193">
          <w:t>SCell</w:t>
        </w:r>
        <w:proofErr w:type="spellEnd"/>
        <w:r w:rsidRPr="00113193">
          <w:t xml:space="preserve"> is configured, no requirement would be applied.</w:t>
        </w:r>
      </w:ins>
    </w:p>
    <w:p w14:paraId="388C67E9" w14:textId="77777777" w:rsidR="00A23728" w:rsidRPr="009C5807" w:rsidRDefault="00A23728" w:rsidP="00A23728">
      <w:pPr>
        <w:pStyle w:val="B1"/>
        <w:rPr>
          <w:ins w:id="213" w:author="Hyunwoo Cho" w:date="2023-10-12T08:15:00Z"/>
        </w:rPr>
      </w:pPr>
      <w:ins w:id="214" w:author="Hyunwoo Cho" w:date="2023-10-12T08:15:00Z">
        <w:r>
          <w:lastRenderedPageBreak/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CSI_reporting</w:t>
        </w:r>
        <w:proofErr w:type="spellEnd"/>
        <w:r w:rsidRPr="009C5807">
          <w:t xml:space="preserve"> is the delay (in </w:t>
        </w:r>
        <w:proofErr w:type="spellStart"/>
        <w:r w:rsidRPr="009C5807">
          <w:t>ms</w:t>
        </w:r>
        <w:proofErr w:type="spellEnd"/>
        <w:r w:rsidRPr="009C5807">
          <w:t xml:space="preserve">) </w:t>
        </w:r>
        <w:r w:rsidRPr="009C5807">
          <w:rPr>
            <w:lang w:eastAsia="zh-CN"/>
          </w:rPr>
          <w:t xml:space="preserve">including </w:t>
        </w:r>
        <w:r w:rsidRPr="009C5807">
          <w:t>uncertainty in acquiring the first available downlink CSI reference resource</w:t>
        </w:r>
        <w:r w:rsidRPr="009C5807">
          <w:rPr>
            <w:lang w:eastAsia="zh-CN"/>
          </w:rPr>
          <w:t xml:space="preserve">, UE processing time for CSI reporting and </w:t>
        </w:r>
        <w:r w:rsidRPr="009C5807">
          <w:t>uncertainty in acquiring the first available CSI reporting resources as specified in TS 38.331 [2].</w:t>
        </w:r>
      </w:ins>
    </w:p>
    <w:p w14:paraId="7D7B3912" w14:textId="77777777" w:rsidR="00A23728" w:rsidRPr="009C5807" w:rsidRDefault="00A23728" w:rsidP="00A23728">
      <w:pPr>
        <w:rPr>
          <w:ins w:id="215" w:author="Hyunwoo Cho" w:date="2023-10-12T08:15:00Z"/>
        </w:rPr>
      </w:pPr>
      <w:proofErr w:type="spellStart"/>
      <w:ins w:id="216" w:author="Hyunwoo Cho" w:date="2023-10-12T08:15:00Z">
        <w:r w:rsidRPr="009C5807">
          <w:rPr>
            <w:lang w:eastAsia="zh-CN"/>
          </w:rPr>
          <w:t>SC</w:t>
        </w:r>
        <w:r w:rsidRPr="009C5807">
          <w:t>ell</w:t>
        </w:r>
        <w:proofErr w:type="spellEnd"/>
        <w:r w:rsidRPr="009C5807">
          <w:rPr>
            <w:lang w:eastAsia="zh-CN"/>
          </w:rPr>
          <w:t xml:space="preserve"> in FR1</w:t>
        </w:r>
        <w:r w:rsidRPr="009C5807">
          <w:t xml:space="preserve"> is known if it has been meeting the following conditions:</w:t>
        </w:r>
      </w:ins>
    </w:p>
    <w:p w14:paraId="7B496929" w14:textId="77777777" w:rsidR="00A23728" w:rsidRPr="009C5807" w:rsidRDefault="00A23728" w:rsidP="00A23728">
      <w:pPr>
        <w:pStyle w:val="B1"/>
        <w:rPr>
          <w:ins w:id="217" w:author="Hyunwoo Cho" w:date="2023-10-12T08:15:00Z"/>
        </w:rPr>
      </w:pPr>
      <w:ins w:id="218" w:author="Hyunwoo Cho" w:date="2023-10-12T08:15:00Z">
        <w:r w:rsidRPr="009C5807">
          <w:t>-</w:t>
        </w:r>
        <w:r w:rsidRPr="009C5807">
          <w:tab/>
          <w:t xml:space="preserve">During the period equal to </w:t>
        </w:r>
        <w:proofErr w:type="gramStart"/>
        <w:r w:rsidRPr="009C5807">
          <w:t>max(</w:t>
        </w:r>
        <w:proofErr w:type="gramEnd"/>
        <w:r w:rsidRPr="009C5807">
          <w:t>5*</w:t>
        </w:r>
        <w:proofErr w:type="spellStart"/>
        <w:r w:rsidRPr="009C5807">
          <w:t>measCycleSCell</w:t>
        </w:r>
        <w:proofErr w:type="spellEnd"/>
        <w:r w:rsidRPr="009C5807">
          <w:t xml:space="preserve">,  5*DRX cycles) for FR1 before the reception of the </w:t>
        </w:r>
        <w:proofErr w:type="spellStart"/>
        <w:r w:rsidRPr="009C5807">
          <w:t>SCell</w:t>
        </w:r>
        <w:proofErr w:type="spellEnd"/>
        <w:r w:rsidRPr="009C5807">
          <w:t xml:space="preserve"> activation command:</w:t>
        </w:r>
      </w:ins>
    </w:p>
    <w:p w14:paraId="4A545363" w14:textId="77777777" w:rsidR="00A23728" w:rsidRPr="009C5807" w:rsidRDefault="00A23728" w:rsidP="00A23728">
      <w:pPr>
        <w:pStyle w:val="B2"/>
        <w:rPr>
          <w:ins w:id="219" w:author="Hyunwoo Cho" w:date="2023-10-12T08:15:00Z"/>
          <w:lang w:eastAsia="zh-CN"/>
        </w:rPr>
      </w:pPr>
      <w:ins w:id="220" w:author="Hyunwoo Cho" w:date="2023-10-12T08:15:00Z">
        <w:r w:rsidRPr="009C5807">
          <w:t>-</w:t>
        </w:r>
        <w:r w:rsidRPr="009C5807">
          <w:tab/>
          <w:t xml:space="preserve">the UE has sent a valid measurement report for the </w:t>
        </w:r>
        <w:proofErr w:type="spellStart"/>
        <w:r w:rsidRPr="009C5807">
          <w:t>SCell</w:t>
        </w:r>
        <w:proofErr w:type="spellEnd"/>
        <w:r w:rsidRPr="009C5807">
          <w:t xml:space="preserve"> being activated and</w:t>
        </w:r>
      </w:ins>
    </w:p>
    <w:p w14:paraId="200FE2CB" w14:textId="77777777" w:rsidR="00A23728" w:rsidRPr="009C5807" w:rsidRDefault="00A23728" w:rsidP="00A23728">
      <w:pPr>
        <w:pStyle w:val="B2"/>
        <w:rPr>
          <w:ins w:id="221" w:author="Hyunwoo Cho" w:date="2023-10-12T08:15:00Z"/>
          <w:lang w:eastAsia="zh-CN"/>
        </w:rPr>
      </w:pPr>
      <w:ins w:id="222" w:author="Hyunwoo Cho" w:date="2023-10-12T08:15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 and 9.3.</w:t>
        </w:r>
      </w:ins>
    </w:p>
    <w:p w14:paraId="1C7C59D1" w14:textId="77777777" w:rsidR="00A23728" w:rsidRPr="009C5807" w:rsidRDefault="00A23728" w:rsidP="00A23728">
      <w:pPr>
        <w:pStyle w:val="B1"/>
        <w:rPr>
          <w:ins w:id="223" w:author="Hyunwoo Cho" w:date="2023-10-12T08:15:00Z"/>
        </w:rPr>
      </w:pPr>
      <w:ins w:id="224" w:author="Hyunwoo Cho" w:date="2023-10-12T08:15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during the period equal to </w:t>
        </w:r>
        <w:proofErr w:type="gramStart"/>
        <w:r w:rsidRPr="009C5807">
          <w:rPr>
            <w:lang w:eastAsia="zh-CN"/>
          </w:rPr>
          <w:t>max(</w:t>
        </w:r>
        <w:proofErr w:type="gramEnd"/>
        <w:r w:rsidRPr="009C5807">
          <w:rPr>
            <w:lang w:eastAsia="zh-CN"/>
          </w:rPr>
          <w:t>5*</w:t>
        </w:r>
        <w:proofErr w:type="spellStart"/>
        <w:r w:rsidRPr="009C5807">
          <w:rPr>
            <w:lang w:eastAsia="zh-CN"/>
          </w:rPr>
          <w:t>measCycleSCell</w:t>
        </w:r>
        <w:proofErr w:type="spellEnd"/>
        <w:r w:rsidRPr="009C5807">
          <w:rPr>
            <w:lang w:eastAsia="zh-CN"/>
          </w:rPr>
          <w:t>, 5*DRX cycles)</w:t>
        </w:r>
        <w:r w:rsidRPr="009C5807" w:rsidDel="006257A4">
          <w:rPr>
            <w:lang w:eastAsia="zh-CN"/>
          </w:rPr>
          <w:t xml:space="preserve"> </w:t>
        </w:r>
        <w:r w:rsidRPr="009C5807">
          <w:t xml:space="preserve">also remains detectable during the </w:t>
        </w:r>
        <w:proofErr w:type="spellStart"/>
        <w:r w:rsidRPr="009C5807">
          <w:t>SCell</w:t>
        </w:r>
        <w:proofErr w:type="spellEnd"/>
        <w:r w:rsidRPr="009C5807">
          <w:t xml:space="preserve"> activation delay according to the cell identification conditions specified in clause</w:t>
        </w:r>
        <w:r w:rsidRPr="009C5807">
          <w:rPr>
            <w:lang w:eastAsia="zh-CN"/>
          </w:rPr>
          <w:t xml:space="preserve"> 9.2 and 9.3</w:t>
        </w:r>
        <w:r w:rsidRPr="009C5807">
          <w:t>.</w:t>
        </w:r>
      </w:ins>
    </w:p>
    <w:p w14:paraId="698E791F" w14:textId="77777777" w:rsidR="00A23728" w:rsidRPr="003D39C9" w:rsidRDefault="00A23728" w:rsidP="00A23728">
      <w:pPr>
        <w:rPr>
          <w:ins w:id="225" w:author="Hyunwoo Cho" w:date="2023-10-12T08:15:00Z"/>
          <w:lang w:eastAsia="zh-CN"/>
        </w:rPr>
      </w:pPr>
      <w:ins w:id="226" w:author="Hyunwoo Cho" w:date="2023-10-12T08:15:00Z">
        <w:r w:rsidRPr="003D39C9">
          <w:rPr>
            <w:lang w:eastAsia="zh-CN"/>
          </w:rPr>
          <w:t xml:space="preserve">Otherwise </w:t>
        </w:r>
        <w:proofErr w:type="spellStart"/>
        <w:r w:rsidRPr="003D39C9">
          <w:rPr>
            <w:lang w:eastAsia="zh-CN"/>
          </w:rPr>
          <w:t>SCell</w:t>
        </w:r>
        <w:proofErr w:type="spellEnd"/>
        <w:r w:rsidRPr="003D39C9">
          <w:rPr>
            <w:lang w:eastAsia="zh-CN"/>
          </w:rPr>
          <w:t xml:space="preserve"> in FR1 is unknown.</w:t>
        </w:r>
      </w:ins>
    </w:p>
    <w:p w14:paraId="19C97E12" w14:textId="77777777" w:rsidR="00A23728" w:rsidRPr="009C5807" w:rsidRDefault="00A23728" w:rsidP="00A23728">
      <w:pPr>
        <w:ind w:left="568" w:hanging="284"/>
        <w:rPr>
          <w:ins w:id="227" w:author="Hyunwoo Cho" w:date="2023-10-12T08:15:00Z"/>
          <w:lang w:eastAsia="zh-CN"/>
        </w:rPr>
      </w:pPr>
    </w:p>
    <w:p w14:paraId="61F629EA" w14:textId="77777777" w:rsidR="00A23728" w:rsidRPr="009C5807" w:rsidRDefault="00A23728" w:rsidP="00A23728">
      <w:pPr>
        <w:tabs>
          <w:tab w:val="left" w:pos="0"/>
        </w:tabs>
        <w:rPr>
          <w:ins w:id="228" w:author="Hyunwoo Cho" w:date="2023-10-12T08:15:00Z"/>
          <w:lang w:eastAsia="zh-CN"/>
        </w:rPr>
      </w:pPr>
      <w:ins w:id="229" w:author="Hyunwoo Cho" w:date="2023-10-12T08:15:00Z">
        <w:r w:rsidRPr="009C5807">
          <w:rPr>
            <w:lang w:eastAsia="zh-CN"/>
          </w:rPr>
          <w:t xml:space="preserve">For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in FR2 bands, the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known if it has been meeting the following conditions:</w:t>
        </w:r>
      </w:ins>
    </w:p>
    <w:p w14:paraId="3BB2EABF" w14:textId="77777777" w:rsidR="00A23728" w:rsidRPr="009C5807" w:rsidRDefault="00A23728" w:rsidP="00A23728">
      <w:pPr>
        <w:pStyle w:val="B1"/>
        <w:rPr>
          <w:ins w:id="230" w:author="Hyunwoo Cho" w:date="2023-10-12T08:15:00Z"/>
        </w:rPr>
      </w:pPr>
      <w:ins w:id="231" w:author="Hyunwoo Cho" w:date="2023-10-12T08:15:00Z">
        <w:r w:rsidRPr="009C5807">
          <w:t>-</w:t>
        </w:r>
        <w:r w:rsidRPr="009C5807">
          <w:tab/>
          <w:t xml:space="preserve">During the period equal to </w:t>
        </w:r>
        <w:r w:rsidRPr="009C5807">
          <w:rPr>
            <w:lang w:eastAsia="zh-CN"/>
          </w:rPr>
          <w:t>4s for UE supporting power class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>1</w:t>
        </w:r>
        <w:r>
          <w:rPr>
            <w:lang w:eastAsia="zh-CN"/>
          </w:rPr>
          <w:t>/5</w:t>
        </w:r>
        <w:r w:rsidRPr="009C5807">
          <w:rPr>
            <w:lang w:eastAsia="zh-CN"/>
          </w:rPr>
          <w:t xml:space="preserve"> and 3s for UE supporting power class 2/3/4 before UE receives the last activation command for PDCCH TCI, PDSCH TCI (when applicable) and semi-persistent CSI-RS for CQI reporting (when applicable)</w:t>
        </w:r>
        <w:r w:rsidRPr="009C5807">
          <w:t>:</w:t>
        </w:r>
      </w:ins>
    </w:p>
    <w:p w14:paraId="59E47B13" w14:textId="77777777" w:rsidR="00A23728" w:rsidRPr="009C5807" w:rsidRDefault="00A23728" w:rsidP="00A23728">
      <w:pPr>
        <w:pStyle w:val="B2"/>
        <w:rPr>
          <w:ins w:id="232" w:author="Hyunwoo Cho" w:date="2023-10-12T08:15:00Z"/>
        </w:rPr>
      </w:pPr>
      <w:ins w:id="233" w:author="Hyunwoo Cho" w:date="2023-10-12T08:15:00Z">
        <w:r w:rsidRPr="009C5807">
          <w:t>-</w:t>
        </w:r>
        <w:r w:rsidRPr="009C5807">
          <w:tab/>
          <w:t>the UE has sent a valid</w:t>
        </w:r>
        <w:r w:rsidRPr="009C5807">
          <w:rPr>
            <w:lang w:eastAsia="zh-CN"/>
          </w:rPr>
          <w:t xml:space="preserve"> L3-RSRP</w:t>
        </w:r>
        <w:r w:rsidRPr="009C5807">
          <w:t xml:space="preserve"> measurement report</w:t>
        </w:r>
        <w:r w:rsidRPr="009C5807">
          <w:rPr>
            <w:lang w:eastAsia="zh-CN"/>
          </w:rPr>
          <w:t xml:space="preserve"> with SSB index</w:t>
        </w:r>
        <w:r>
          <w:rPr>
            <w:lang w:eastAsia="zh-CN"/>
          </w:rPr>
          <w:t>, and</w:t>
        </w:r>
        <w:r w:rsidRPr="009C5807">
          <w:t xml:space="preserve"> </w:t>
        </w:r>
      </w:ins>
    </w:p>
    <w:p w14:paraId="2D527201" w14:textId="77777777" w:rsidR="00A23728" w:rsidRPr="009C5807" w:rsidRDefault="00A23728" w:rsidP="00A23728">
      <w:pPr>
        <w:pStyle w:val="B2"/>
        <w:rPr>
          <w:ins w:id="234" w:author="Hyunwoo Cho" w:date="2023-10-12T08:15:00Z"/>
          <w:lang w:eastAsia="zh-CN"/>
        </w:rPr>
      </w:pPr>
      <w:ins w:id="235" w:author="Hyunwoo Cho" w:date="2023-10-12T08:15:00Z">
        <w:r w:rsidRPr="009C5807">
          <w:t>-</w:t>
        </w:r>
        <w:r w:rsidRPr="009C5807">
          <w:tab/>
        </w:r>
        <w:proofErr w:type="spellStart"/>
        <w:r w:rsidRPr="009C5807">
          <w:t>SCell</w:t>
        </w:r>
        <w:proofErr w:type="spellEnd"/>
        <w:r w:rsidRPr="009C5807">
          <w:t xml:space="preserve"> activation command is received after L3-RSRP reporting and no later than the time when UE receives MAC-CE command for TCI activation</w:t>
        </w:r>
      </w:ins>
    </w:p>
    <w:p w14:paraId="4EEC4BA2" w14:textId="77777777" w:rsidR="00A23728" w:rsidRPr="009C5807" w:rsidRDefault="00A23728" w:rsidP="00A23728">
      <w:pPr>
        <w:pStyle w:val="B1"/>
        <w:rPr>
          <w:ins w:id="236" w:author="Hyunwoo Cho" w:date="2023-10-12T08:15:00Z"/>
        </w:rPr>
      </w:pPr>
      <w:ins w:id="237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During the period from L3-RSRP reporting to the valid CQI reporting, the</w:t>
        </w:r>
        <w:r w:rsidRPr="009C5807">
          <w:t xml:space="preserve"> </w:t>
        </w:r>
        <w:r w:rsidRPr="009C5807">
          <w:rPr>
            <w:lang w:eastAsia="zh-CN"/>
          </w:rPr>
          <w:t xml:space="preserve">reported </w:t>
        </w:r>
        <w:r w:rsidRPr="009C5807">
          <w:t>SSB</w:t>
        </w:r>
        <w:r w:rsidRPr="009C5807">
          <w:rPr>
            <w:lang w:eastAsia="zh-CN"/>
          </w:rPr>
          <w:t>s</w:t>
        </w:r>
        <w:r w:rsidRPr="009C5807">
          <w:t xml:space="preserve"> </w:t>
        </w:r>
        <w:r w:rsidRPr="009C5807">
          <w:rPr>
            <w:lang w:eastAsia="zh-CN"/>
          </w:rPr>
          <w:t xml:space="preserve">with indexes </w:t>
        </w:r>
        <w:r w:rsidRPr="009C5807">
          <w:t xml:space="preserve">remain detectable according to the cell identification conditions specified in </w:t>
        </w:r>
        <w:r w:rsidRPr="009C5807">
          <w:rPr>
            <w:lang w:val="en-US"/>
          </w:rPr>
          <w:t>clauses</w:t>
        </w:r>
        <w:r w:rsidRPr="009C5807">
          <w:t xml:space="preserve"> 9.2 and 9.3</w:t>
        </w:r>
        <w:r w:rsidRPr="009C5807">
          <w:rPr>
            <w:lang w:eastAsia="zh-CN"/>
          </w:rPr>
          <w:t>, and the TCI state is selected based on one of the latest reported SSB indexes</w:t>
        </w:r>
        <w:r w:rsidRPr="009C5807">
          <w:t>.</w:t>
        </w:r>
      </w:ins>
    </w:p>
    <w:p w14:paraId="5A1E5353" w14:textId="77777777" w:rsidR="00A23728" w:rsidRPr="009C5807" w:rsidRDefault="00A23728" w:rsidP="00A23728">
      <w:pPr>
        <w:rPr>
          <w:ins w:id="238" w:author="Hyunwoo Cho" w:date="2023-10-12T08:15:00Z"/>
          <w:lang w:eastAsia="zh-CN"/>
        </w:rPr>
      </w:pPr>
      <w:ins w:id="239" w:author="Hyunwoo Cho" w:date="2023-10-12T08:15:00Z">
        <w:r w:rsidRPr="009C5807">
          <w:rPr>
            <w:lang w:eastAsia="zh-CN"/>
          </w:rPr>
          <w:t xml:space="preserve">Otherwise,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in FR2 band is unknown. The requirement for unknown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  </w:r>
        <w:r>
          <w:rPr>
            <w:lang w:eastAsia="zh-CN"/>
          </w:rPr>
          <w:t>3</w:t>
        </w:r>
        <w:r w:rsidRPr="009C5807">
          <w:rPr>
            <w:lang w:eastAsia="zh-CN"/>
          </w:rPr>
          <w:t>-RSRP reporting</w:t>
        </w:r>
        <w:r>
          <w:rPr>
            <w:lang w:eastAsia="zh-CN"/>
          </w:rPr>
          <w:t xml:space="preserve"> or eighter L1-RSRP reporting or L3-RSRP reporting when UE report both L3-RSRP reporting and L1-RSRP reporting before receiving TCI activation command.</w:t>
        </w:r>
      </w:ins>
    </w:p>
    <w:p w14:paraId="586F904F" w14:textId="77777777" w:rsidR="00A23728" w:rsidRDefault="00A23728" w:rsidP="00A23728">
      <w:pPr>
        <w:rPr>
          <w:ins w:id="240" w:author="Hyunwoo Cho" w:date="2023-10-12T08:15:00Z"/>
          <w:lang w:eastAsia="zh-CN"/>
        </w:rPr>
      </w:pPr>
      <w:ins w:id="241" w:author="Hyunwoo Cho" w:date="2023-10-12T08:15:00Z">
        <w:r w:rsidRPr="009C5807">
          <w:t xml:space="preserve">If the UE has been provided with higher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rPr>
            <w:b/>
          </w:rPr>
          <w:t xml:space="preserve"> </w:t>
        </w:r>
        <w:r w:rsidRPr="009C5807">
          <w:t xml:space="preserve">prior to the activation command, </w:t>
        </w:r>
        <w:proofErr w:type="spellStart"/>
        <w:r w:rsidRPr="009C5807">
          <w:t>T</w:t>
        </w:r>
        <w:r w:rsidRPr="009C5807">
          <w:rPr>
            <w:vertAlign w:val="subscript"/>
          </w:rPr>
          <w:t>SMTC_Scell</w:t>
        </w:r>
        <w:proofErr w:type="spellEnd"/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 of the target cell being activated. T</w:t>
        </w:r>
        <w:r w:rsidRPr="009C5807">
          <w:rPr>
            <w:vertAlign w:val="subscript"/>
          </w:rPr>
          <w:t>SMTC_MAX</w:t>
        </w:r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IDs of the target cells being activated and the active serving cells.</w:t>
        </w:r>
      </w:ins>
    </w:p>
    <w:p w14:paraId="4B001BE3" w14:textId="77777777" w:rsidR="00A23728" w:rsidRDefault="00A23728" w:rsidP="00A23728">
      <w:pPr>
        <w:rPr>
          <w:ins w:id="242" w:author="Hyunwoo Cho" w:date="2023-10-12T08:15:00Z"/>
        </w:rPr>
      </w:pPr>
      <w:ins w:id="243" w:author="Hyunwoo Cho" w:date="2023-10-12T08:15:00Z">
        <w:r w:rsidRPr="009C5807">
          <w:t xml:space="preserve">In addition to CSI reporting defined above, UE shall also apply other actions related to the activation command specified in TS 38.331 [2] for a </w:t>
        </w:r>
        <w:proofErr w:type="spellStart"/>
        <w:r w:rsidRPr="009C5807">
          <w:t>SCell</w:t>
        </w:r>
        <w:proofErr w:type="spellEnd"/>
        <w:r w:rsidRPr="009C5807">
          <w:t xml:space="preserve"> at the first opportunities for the corresponding actions once the </w:t>
        </w:r>
        <w:proofErr w:type="spellStart"/>
        <w:r w:rsidRPr="009C5807">
          <w:t>SCell</w:t>
        </w:r>
        <w:proofErr w:type="spellEnd"/>
        <w:r w:rsidRPr="009C5807">
          <w:t xml:space="preserve"> is activated.</w:t>
        </w:r>
      </w:ins>
    </w:p>
    <w:p w14:paraId="5E3AB099" w14:textId="77777777" w:rsidR="00A23728" w:rsidRDefault="00A23728" w:rsidP="00A23728">
      <w:pPr>
        <w:rPr>
          <w:ins w:id="244" w:author="Hyunwoo Cho" w:date="2023-10-12T08:15:00Z"/>
          <w:lang w:eastAsia="zh-CN"/>
        </w:rPr>
      </w:pPr>
      <w:ins w:id="245" w:author="Hyunwoo Cho" w:date="2023-10-12T08:15:00Z">
        <w:r w:rsidRPr="009C5807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of an </w:t>
        </w:r>
        <w:r w:rsidRPr="009C5807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9C5807"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sp</w:t>
        </w:r>
        <w:r w:rsidRPr="009C5807">
          <w:rPr>
            <w:lang w:eastAsia="zh-CN"/>
          </w:rPr>
          <w:t>Cell</w:t>
        </w:r>
        <w:proofErr w:type="spellEnd"/>
        <w:r w:rsidRPr="009C5807">
          <w:rPr>
            <w:lang w:eastAsia="zh-CN"/>
          </w:rPr>
          <w:t xml:space="preserve"> or any activated </w:t>
        </w:r>
        <w:proofErr w:type="spellStart"/>
        <w:r w:rsidRPr="009C5807"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  <w:r>
          <w:rPr>
            <w:lang w:eastAsia="zh-CN"/>
          </w:rPr>
          <w:t>as</w:t>
        </w:r>
        <w:r w:rsidRPr="009C5807">
          <w:rPr>
            <w:lang w:eastAsia="zh-CN"/>
          </w:rPr>
          <w:t xml:space="preserve"> </w:t>
        </w:r>
        <w:r w:rsidRPr="009C5807">
          <w:t xml:space="preserve">specified in </w:t>
        </w:r>
        <w:r w:rsidRPr="009C5807">
          <w:rPr>
            <w:lang w:val="en-US" w:eastAsia="zh-CN"/>
          </w:rPr>
          <w:t>clause 8.2</w:t>
        </w:r>
        <w:r>
          <w:rPr>
            <w:lang w:val="en-US" w:eastAsia="zh-CN"/>
          </w:rPr>
          <w:t>,</w:t>
        </w:r>
        <w:r w:rsidRPr="009C5807">
          <w:rPr>
            <w:lang w:val="en-US"/>
          </w:rPr>
          <w:t xml:space="preserve"> shall not </w:t>
        </w:r>
        <w:r w:rsidRPr="009C5807">
          <w:t>occur before slot n</w:t>
        </w:r>
        <w:r w:rsidRPr="009C5807">
          <w:rPr>
            <w:lang w:eastAsia="zh-CN"/>
          </w:rPr>
          <w:t>+1+</w:t>
        </w:r>
      </w:ins>
      <m:oMath>
        <m:f>
          <m:fPr>
            <m:ctrlPr>
              <w:ins w:id="246" w:author="Hyunwoo Cho" w:date="2023-10-12T08:15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247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48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49" w:author="Hyunwoo Cho" w:date="2023-10-12T08:15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250" w:author="Hyunwoo Cho" w:date="2023-10-12T08:15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51" w:author="Hyunwoo Cho" w:date="2023-10-12T08:15:00Z">
        <w:r w:rsidRPr="009C5807">
          <w:t xml:space="preserve">  and not occur after slot</w:t>
        </w:r>
        <w:r>
          <w:rPr>
            <w:lang w:eastAsia="zh-CN"/>
          </w:rPr>
          <w:t xml:space="preserve"> </w:t>
        </w:r>
        <w:proofErr w:type="spellStart"/>
        <w:r w:rsidRPr="00885F53">
          <w:t>slot</w:t>
        </w:r>
        <w:proofErr w:type="spellEnd"/>
        <w:r w:rsidRPr="00885F53">
          <w:t xml:space="preserve"> n+</w:t>
        </w:r>
        <w:r w:rsidRPr="00885F53">
          <w:rPr>
            <w:lang w:eastAsia="zh-CN"/>
          </w:rPr>
          <w:t>1+</w:t>
        </w:r>
      </w:ins>
      <m:oMath>
        <m:f>
          <m:fPr>
            <m:ctrlPr>
              <w:ins w:id="252" w:author="Hyunwoo Cho" w:date="2023-10-12T08:15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253" w:author="Hyunwoo Cho" w:date="2023-10-12T08:15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54" w:author="Hyunwoo Cho" w:date="2023-10-12T08:15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55" w:author="Hyunwoo Cho" w:date="2023-10-12T08:15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256" w:author="Hyunwoo Cho" w:date="2023-10-12T08:15:00Z">
                <w:rPr>
                  <w:rFonts w:ascii="Cambria Math" w:hAnsi="Cambria Math"/>
                  <w:lang w:eastAsia="zh-CN"/>
                </w:rPr>
                <m:t>+3ms+</m:t>
              </w:ins>
            </m:r>
            <m:sSub>
              <m:sSubPr>
                <m:ctrlPr>
                  <w:ins w:id="257" w:author="Hyunwoo Cho" w:date="2023-10-12T08:15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58" w:author="Hyunwoo Cho" w:date="2023-10-12T08:15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59" w:author="Hyunwoo Cho" w:date="2023-10-12T08:15:00Z">
                    <w:rPr>
                      <w:rFonts w:ascii="Cambria Math" w:hAnsi="Cambria Math"/>
                      <w:lang w:eastAsia="zh-CN"/>
                    </w:rPr>
                    <m:t>X</m:t>
                  </w:ins>
                </m:r>
              </m:sub>
            </m:sSub>
          </m:num>
          <m:den>
            <m:r>
              <w:ins w:id="260" w:author="Hyunwoo Cho" w:date="2023-10-12T08:15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261" w:author="Hyunwoo Cho" w:date="2023-10-12T08:15:00Z">
        <w:r>
          <w:rPr>
            <w:lang w:eastAsia="zh-CN"/>
          </w:rPr>
          <w:t xml:space="preserve">, where NR slot length is with respect to the numerology used in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activated, and T</w:t>
        </w:r>
        <w:r w:rsidRPr="004C69B3">
          <w:rPr>
            <w:vertAlign w:val="subscript"/>
            <w:lang w:eastAsia="zh-CN"/>
          </w:rPr>
          <w:t>X</w:t>
        </w:r>
        <w:r>
          <w:rPr>
            <w:lang w:eastAsia="zh-CN"/>
          </w:rPr>
          <w:t xml:space="preserve"> is:</w:t>
        </w:r>
      </w:ins>
    </w:p>
    <w:p w14:paraId="0C95D552" w14:textId="77777777" w:rsidR="00A23728" w:rsidRPr="008620A6" w:rsidRDefault="00A23728" w:rsidP="00A23728">
      <w:pPr>
        <w:pStyle w:val="B1"/>
        <w:rPr>
          <w:ins w:id="262" w:author="Hyunwoo Cho" w:date="2023-10-12T08:15:00Z"/>
          <w:vertAlign w:val="subscript"/>
        </w:rPr>
      </w:pPr>
      <w:ins w:id="263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t xml:space="preserve"> +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t xml:space="preserve">, for any scenario where </w:t>
        </w:r>
        <w:proofErr w:type="spellStart"/>
        <w:r>
          <w:t>T</w:t>
        </w:r>
        <w:r>
          <w:rPr>
            <w:vertAlign w:val="subscript"/>
          </w:rPr>
          <w:t>activation_</w:t>
        </w:r>
        <w:proofErr w:type="gramStart"/>
        <w:r>
          <w:rPr>
            <w:vertAlign w:val="subscript"/>
          </w:rPr>
          <w:t>time</w:t>
        </w:r>
        <w:proofErr w:type="spellEnd"/>
        <w:r>
          <w:rPr>
            <w:vertAlign w:val="subscript"/>
          </w:rPr>
          <w:t xml:space="preserve">  </w:t>
        </w:r>
        <w:r>
          <w:t>includes</w:t>
        </w:r>
        <w:proofErr w:type="gramEnd"/>
        <w:r>
          <w:t xml:space="preserve"> only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rPr>
            <w:vertAlign w:val="subscript"/>
          </w:rPr>
          <w:t xml:space="preserve"> </w:t>
        </w:r>
        <w:r>
          <w:t xml:space="preserve">and no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.</w:t>
        </w:r>
      </w:ins>
    </w:p>
    <w:p w14:paraId="6B25684E" w14:textId="77777777" w:rsidR="00A23728" w:rsidRPr="009C5807" w:rsidRDefault="00A23728" w:rsidP="00A23728">
      <w:pPr>
        <w:rPr>
          <w:ins w:id="264" w:author="Hyunwoo Cho" w:date="2023-10-12T08:15:00Z"/>
        </w:rPr>
      </w:pPr>
      <w:ins w:id="265" w:author="Hyunwoo Cho" w:date="2023-10-12T08:15:00Z">
        <w:r>
          <w:t xml:space="preserve">The length of the interruption window may be different for different victim </w:t>
        </w:r>
        <w:proofErr w:type="gramStart"/>
        <w:r>
          <w:t>cells, and</w:t>
        </w:r>
        <w:proofErr w:type="gramEnd"/>
        <w:r>
          <w:t xml:space="preserve"> depends on the applicable scenario and on the frequency band relation between the aggressor cell and the victim cell.</w:t>
        </w:r>
      </w:ins>
    </w:p>
    <w:p w14:paraId="151F570C" w14:textId="77777777" w:rsidR="00A23728" w:rsidRDefault="00A23728" w:rsidP="00A23728">
      <w:pPr>
        <w:rPr>
          <w:ins w:id="266" w:author="Hyunwoo Cho" w:date="2023-10-12T08:15:00Z"/>
        </w:rPr>
      </w:pPr>
      <w:ins w:id="267" w:author="Hyunwoo Cho" w:date="2023-10-12T08:15:00Z">
        <w:r>
          <w:rPr>
            <w:noProof/>
            <w:lang w:eastAsia="zh-CN"/>
          </w:rPr>
          <w:t>The requirements in this clause and requriements on interruption due to SCell activation in clause 8.2 apply provided that</w:t>
        </w:r>
        <w:r>
          <w:rPr>
            <w:lang w:eastAsia="zh-CN"/>
          </w:rPr>
          <w:t xml:space="preserve"> the SSB of the to-be-activated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within the first active DL BWP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.</w:t>
        </w:r>
      </w:ins>
    </w:p>
    <w:p w14:paraId="6E5B319C" w14:textId="77777777" w:rsidR="00A23728" w:rsidRPr="009C5807" w:rsidRDefault="00A23728" w:rsidP="00A23728">
      <w:pPr>
        <w:rPr>
          <w:ins w:id="268" w:author="Hyunwoo Cho" w:date="2023-10-12T08:15:00Z"/>
          <w:lang w:eastAsia="zh-CN"/>
        </w:rPr>
      </w:pPr>
      <w:ins w:id="269" w:author="Hyunwoo Cho" w:date="2023-10-12T08:15:00Z">
        <w:r w:rsidRPr="009C5807"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the </w:t>
        </w:r>
        <w:proofErr w:type="spellStart"/>
        <w:r w:rsidRPr="009C5807">
          <w:t>SCell</w:t>
        </w:r>
        <w:proofErr w:type="spellEnd"/>
        <w:r w:rsidRPr="009C5807">
          <w:t xml:space="preserve"> activation, the UE shall report out of range if the UE has available uplink resources to report CQI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3B8B2E19" w14:textId="77777777" w:rsidR="00A23728" w:rsidRPr="009C5807" w:rsidRDefault="00A23728" w:rsidP="00A23728">
      <w:pPr>
        <w:rPr>
          <w:ins w:id="270" w:author="Hyunwoo Cho" w:date="2023-10-12T08:15:00Z"/>
          <w:lang w:eastAsia="zh-CN"/>
        </w:rPr>
      </w:pPr>
      <w:ins w:id="271" w:author="Hyunwoo Cho" w:date="2023-10-12T08:15:00Z">
        <w:r w:rsidRPr="009C5807">
          <w:lastRenderedPageBreak/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4C497CA2" w14:textId="77777777" w:rsidR="005E0A88" w:rsidRPr="00921139" w:rsidRDefault="005E0A88" w:rsidP="001022D3">
      <w:pPr>
        <w:rPr>
          <w:strike/>
          <w:rPrChange w:id="272" w:author="Hyunwoo Cho" w:date="2023-10-12T10:22:00Z">
            <w:rPr>
              <w:lang w:val="en-US"/>
            </w:rPr>
          </w:rPrChange>
        </w:rPr>
      </w:pPr>
    </w:p>
    <w:sectPr w:rsidR="005E0A88" w:rsidRPr="00921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D830" w14:textId="77777777" w:rsidR="00715175" w:rsidRDefault="00715175">
      <w:pPr>
        <w:spacing w:after="0"/>
      </w:pPr>
      <w:r>
        <w:separator/>
      </w:r>
    </w:p>
  </w:endnote>
  <w:endnote w:type="continuationSeparator" w:id="0">
    <w:p w14:paraId="56DBFBBE" w14:textId="77777777" w:rsidR="00715175" w:rsidRDefault="00715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180E" w14:textId="77777777" w:rsidR="00715175" w:rsidRDefault="00715175">
      <w:pPr>
        <w:spacing w:after="0"/>
      </w:pPr>
      <w:r>
        <w:separator/>
      </w:r>
    </w:p>
  </w:footnote>
  <w:footnote w:type="continuationSeparator" w:id="0">
    <w:p w14:paraId="2B0D4348" w14:textId="77777777" w:rsidR="00715175" w:rsidRDefault="007151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04E"/>
    <w:multiLevelType w:val="hybridMultilevel"/>
    <w:tmpl w:val="74E27C8E"/>
    <w:lvl w:ilvl="0" w:tplc="FD40392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9953114"/>
    <w:multiLevelType w:val="hybridMultilevel"/>
    <w:tmpl w:val="BC1ACB2A"/>
    <w:lvl w:ilvl="0" w:tplc="671404C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33A32"/>
    <w:multiLevelType w:val="hybridMultilevel"/>
    <w:tmpl w:val="607CED54"/>
    <w:lvl w:ilvl="0" w:tplc="7FBE404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D5FCA"/>
    <w:multiLevelType w:val="hybridMultilevel"/>
    <w:tmpl w:val="3536C774"/>
    <w:lvl w:ilvl="0" w:tplc="3782C7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C81DF1"/>
    <w:multiLevelType w:val="hybridMultilevel"/>
    <w:tmpl w:val="433826AA"/>
    <w:lvl w:ilvl="0" w:tplc="E9D2A6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F7B2159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0E250DC">
      <w:start w:val="1"/>
      <w:numFmt w:val="bullet"/>
      <w:lvlText w:val=""/>
      <w:lvlJc w:val="left"/>
      <w:pPr>
        <w:ind w:left="2200" w:hanging="360"/>
      </w:pPr>
      <w:rPr>
        <w:rFonts w:ascii="Symbol" w:hAnsi="Symbol"/>
      </w:rPr>
    </w:lvl>
    <w:lvl w:ilvl="3" w:tplc="C9B830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84EBF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9A1228E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666480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3BF0C8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E078FB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8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num w:numId="1" w16cid:durableId="468328193">
    <w:abstractNumId w:val="6"/>
  </w:num>
  <w:num w:numId="2" w16cid:durableId="433284214">
    <w:abstractNumId w:val="2"/>
  </w:num>
  <w:num w:numId="3" w16cid:durableId="327291907">
    <w:abstractNumId w:val="4"/>
  </w:num>
  <w:num w:numId="4" w16cid:durableId="676881912">
    <w:abstractNumId w:val="8"/>
  </w:num>
  <w:num w:numId="5" w16cid:durableId="949241238">
    <w:abstractNumId w:val="7"/>
  </w:num>
  <w:num w:numId="6" w16cid:durableId="372507382">
    <w:abstractNumId w:val="1"/>
  </w:num>
  <w:num w:numId="7" w16cid:durableId="344789827">
    <w:abstractNumId w:val="5"/>
  </w:num>
  <w:num w:numId="8" w16cid:durableId="468668971">
    <w:abstractNumId w:val="0"/>
  </w:num>
  <w:num w:numId="9" w16cid:durableId="13663727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20DC2"/>
    <w:rsid w:val="00022E4A"/>
    <w:rsid w:val="00023633"/>
    <w:rsid w:val="0002457E"/>
    <w:rsid w:val="00024C94"/>
    <w:rsid w:val="00030BB7"/>
    <w:rsid w:val="00032566"/>
    <w:rsid w:val="00047E9C"/>
    <w:rsid w:val="00054408"/>
    <w:rsid w:val="0006464B"/>
    <w:rsid w:val="00081831"/>
    <w:rsid w:val="000864E6"/>
    <w:rsid w:val="00090AD2"/>
    <w:rsid w:val="00090EDE"/>
    <w:rsid w:val="0009495F"/>
    <w:rsid w:val="00095166"/>
    <w:rsid w:val="000A43BA"/>
    <w:rsid w:val="000A45A6"/>
    <w:rsid w:val="000A48CD"/>
    <w:rsid w:val="000A6394"/>
    <w:rsid w:val="000A66AB"/>
    <w:rsid w:val="000B0818"/>
    <w:rsid w:val="000B13EF"/>
    <w:rsid w:val="000B283C"/>
    <w:rsid w:val="000B73B7"/>
    <w:rsid w:val="000B7FED"/>
    <w:rsid w:val="000C038A"/>
    <w:rsid w:val="000C10C9"/>
    <w:rsid w:val="000C6598"/>
    <w:rsid w:val="000D066E"/>
    <w:rsid w:val="000D44B3"/>
    <w:rsid w:val="000E54EC"/>
    <w:rsid w:val="001022D3"/>
    <w:rsid w:val="001028CD"/>
    <w:rsid w:val="00103EA5"/>
    <w:rsid w:val="00104932"/>
    <w:rsid w:val="0011543F"/>
    <w:rsid w:val="001161BF"/>
    <w:rsid w:val="001248D4"/>
    <w:rsid w:val="00131872"/>
    <w:rsid w:val="00134822"/>
    <w:rsid w:val="00142938"/>
    <w:rsid w:val="00145D43"/>
    <w:rsid w:val="001547E1"/>
    <w:rsid w:val="00154F10"/>
    <w:rsid w:val="0016637E"/>
    <w:rsid w:val="001664D1"/>
    <w:rsid w:val="00166F39"/>
    <w:rsid w:val="001759BD"/>
    <w:rsid w:val="00192C46"/>
    <w:rsid w:val="001A08B3"/>
    <w:rsid w:val="001A2CA0"/>
    <w:rsid w:val="001A5236"/>
    <w:rsid w:val="001A7B60"/>
    <w:rsid w:val="001B05C4"/>
    <w:rsid w:val="001B3356"/>
    <w:rsid w:val="001B52F0"/>
    <w:rsid w:val="001B69C5"/>
    <w:rsid w:val="001B7A65"/>
    <w:rsid w:val="001C0A34"/>
    <w:rsid w:val="001C1A39"/>
    <w:rsid w:val="001C3EEE"/>
    <w:rsid w:val="001E41F3"/>
    <w:rsid w:val="001F5D5E"/>
    <w:rsid w:val="00211611"/>
    <w:rsid w:val="00211CEC"/>
    <w:rsid w:val="00212061"/>
    <w:rsid w:val="00234955"/>
    <w:rsid w:val="00246535"/>
    <w:rsid w:val="0025178A"/>
    <w:rsid w:val="0025390F"/>
    <w:rsid w:val="0026004D"/>
    <w:rsid w:val="00260D0A"/>
    <w:rsid w:val="00261792"/>
    <w:rsid w:val="00263396"/>
    <w:rsid w:val="002640DD"/>
    <w:rsid w:val="002668A4"/>
    <w:rsid w:val="00272FA7"/>
    <w:rsid w:val="002732CB"/>
    <w:rsid w:val="00275D12"/>
    <w:rsid w:val="00284FEB"/>
    <w:rsid w:val="002860C4"/>
    <w:rsid w:val="002A379A"/>
    <w:rsid w:val="002B4844"/>
    <w:rsid w:val="002B5741"/>
    <w:rsid w:val="002D4A41"/>
    <w:rsid w:val="002E472E"/>
    <w:rsid w:val="002F1162"/>
    <w:rsid w:val="002F1C89"/>
    <w:rsid w:val="00305409"/>
    <w:rsid w:val="00322A7F"/>
    <w:rsid w:val="0032356A"/>
    <w:rsid w:val="003331C4"/>
    <w:rsid w:val="0034087D"/>
    <w:rsid w:val="00344EB2"/>
    <w:rsid w:val="003552B1"/>
    <w:rsid w:val="003609EF"/>
    <w:rsid w:val="0036231A"/>
    <w:rsid w:val="00367BD9"/>
    <w:rsid w:val="00374DD4"/>
    <w:rsid w:val="00377DDB"/>
    <w:rsid w:val="00386333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037B"/>
    <w:rsid w:val="003C12D0"/>
    <w:rsid w:val="003C14F8"/>
    <w:rsid w:val="003E1A36"/>
    <w:rsid w:val="003E7D51"/>
    <w:rsid w:val="003F6179"/>
    <w:rsid w:val="003F6D33"/>
    <w:rsid w:val="00401532"/>
    <w:rsid w:val="00401BAF"/>
    <w:rsid w:val="00410371"/>
    <w:rsid w:val="00410A81"/>
    <w:rsid w:val="0041150F"/>
    <w:rsid w:val="00421EAF"/>
    <w:rsid w:val="004229D9"/>
    <w:rsid w:val="00423F1B"/>
    <w:rsid w:val="004242F1"/>
    <w:rsid w:val="00447247"/>
    <w:rsid w:val="00447CC8"/>
    <w:rsid w:val="00453A01"/>
    <w:rsid w:val="00456099"/>
    <w:rsid w:val="00461AA3"/>
    <w:rsid w:val="004641FE"/>
    <w:rsid w:val="00471CF4"/>
    <w:rsid w:val="0047201A"/>
    <w:rsid w:val="00493586"/>
    <w:rsid w:val="00494142"/>
    <w:rsid w:val="004A55C9"/>
    <w:rsid w:val="004B1FDE"/>
    <w:rsid w:val="004B2F39"/>
    <w:rsid w:val="004B570A"/>
    <w:rsid w:val="004B65B9"/>
    <w:rsid w:val="004B75B7"/>
    <w:rsid w:val="004C67D3"/>
    <w:rsid w:val="004D02CD"/>
    <w:rsid w:val="004D123F"/>
    <w:rsid w:val="004D1F94"/>
    <w:rsid w:val="004E28C5"/>
    <w:rsid w:val="004E5457"/>
    <w:rsid w:val="004E6A95"/>
    <w:rsid w:val="004F369E"/>
    <w:rsid w:val="004F68CA"/>
    <w:rsid w:val="0050657F"/>
    <w:rsid w:val="0051580D"/>
    <w:rsid w:val="00530DA8"/>
    <w:rsid w:val="00531E99"/>
    <w:rsid w:val="00547111"/>
    <w:rsid w:val="005478EB"/>
    <w:rsid w:val="00557557"/>
    <w:rsid w:val="00566D0E"/>
    <w:rsid w:val="00572B40"/>
    <w:rsid w:val="00575B23"/>
    <w:rsid w:val="00577323"/>
    <w:rsid w:val="00590A5F"/>
    <w:rsid w:val="00592D74"/>
    <w:rsid w:val="005B1FBA"/>
    <w:rsid w:val="005B3CCB"/>
    <w:rsid w:val="005B4ED1"/>
    <w:rsid w:val="005C179F"/>
    <w:rsid w:val="005D1865"/>
    <w:rsid w:val="005E0A88"/>
    <w:rsid w:val="005E2C44"/>
    <w:rsid w:val="005F40E4"/>
    <w:rsid w:val="005F7E8C"/>
    <w:rsid w:val="00621188"/>
    <w:rsid w:val="006257ED"/>
    <w:rsid w:val="006579D6"/>
    <w:rsid w:val="00660C4B"/>
    <w:rsid w:val="00665C47"/>
    <w:rsid w:val="00693476"/>
    <w:rsid w:val="0069429E"/>
    <w:rsid w:val="00695808"/>
    <w:rsid w:val="00695A2C"/>
    <w:rsid w:val="006970CF"/>
    <w:rsid w:val="006B46FB"/>
    <w:rsid w:val="006C3A80"/>
    <w:rsid w:val="006D761D"/>
    <w:rsid w:val="006E21FB"/>
    <w:rsid w:val="006E5BDE"/>
    <w:rsid w:val="006F0586"/>
    <w:rsid w:val="006F1ED2"/>
    <w:rsid w:val="006F77A8"/>
    <w:rsid w:val="006F7910"/>
    <w:rsid w:val="00701B86"/>
    <w:rsid w:val="00703918"/>
    <w:rsid w:val="00711EC9"/>
    <w:rsid w:val="00715175"/>
    <w:rsid w:val="007176FF"/>
    <w:rsid w:val="00721916"/>
    <w:rsid w:val="007255BB"/>
    <w:rsid w:val="00726157"/>
    <w:rsid w:val="00752076"/>
    <w:rsid w:val="00771631"/>
    <w:rsid w:val="00783FDA"/>
    <w:rsid w:val="00784008"/>
    <w:rsid w:val="00785469"/>
    <w:rsid w:val="00791D67"/>
    <w:rsid w:val="00792342"/>
    <w:rsid w:val="00794B89"/>
    <w:rsid w:val="007977A8"/>
    <w:rsid w:val="007A49DE"/>
    <w:rsid w:val="007B32D7"/>
    <w:rsid w:val="007B512A"/>
    <w:rsid w:val="007B5134"/>
    <w:rsid w:val="007B732F"/>
    <w:rsid w:val="007B79C3"/>
    <w:rsid w:val="007C2097"/>
    <w:rsid w:val="007D08F3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10833"/>
    <w:rsid w:val="008263BD"/>
    <w:rsid w:val="008279FA"/>
    <w:rsid w:val="00831AF8"/>
    <w:rsid w:val="00837FC0"/>
    <w:rsid w:val="00841DBD"/>
    <w:rsid w:val="00860CEC"/>
    <w:rsid w:val="00860DF2"/>
    <w:rsid w:val="00861F7C"/>
    <w:rsid w:val="008626E7"/>
    <w:rsid w:val="00863FF8"/>
    <w:rsid w:val="00870DF3"/>
    <w:rsid w:val="00870EE7"/>
    <w:rsid w:val="00880BC2"/>
    <w:rsid w:val="008863B9"/>
    <w:rsid w:val="008A45A6"/>
    <w:rsid w:val="008A6A79"/>
    <w:rsid w:val="008B156A"/>
    <w:rsid w:val="008C00C8"/>
    <w:rsid w:val="008C09A0"/>
    <w:rsid w:val="008C5BFA"/>
    <w:rsid w:val="008D3868"/>
    <w:rsid w:val="008D756A"/>
    <w:rsid w:val="008F1787"/>
    <w:rsid w:val="008F3789"/>
    <w:rsid w:val="008F686C"/>
    <w:rsid w:val="0090012C"/>
    <w:rsid w:val="00905FD8"/>
    <w:rsid w:val="009108C5"/>
    <w:rsid w:val="009148DE"/>
    <w:rsid w:val="00921139"/>
    <w:rsid w:val="009275C6"/>
    <w:rsid w:val="00934F9A"/>
    <w:rsid w:val="00936ACC"/>
    <w:rsid w:val="00941E30"/>
    <w:rsid w:val="009506B0"/>
    <w:rsid w:val="00955A27"/>
    <w:rsid w:val="00971EB3"/>
    <w:rsid w:val="00975B32"/>
    <w:rsid w:val="009777D9"/>
    <w:rsid w:val="00977EBF"/>
    <w:rsid w:val="00982560"/>
    <w:rsid w:val="00985CE6"/>
    <w:rsid w:val="00991B88"/>
    <w:rsid w:val="00995CD4"/>
    <w:rsid w:val="009A0E25"/>
    <w:rsid w:val="009A314B"/>
    <w:rsid w:val="009A5753"/>
    <w:rsid w:val="009A579D"/>
    <w:rsid w:val="009A5F92"/>
    <w:rsid w:val="009B0225"/>
    <w:rsid w:val="009B1073"/>
    <w:rsid w:val="009B5A8C"/>
    <w:rsid w:val="009B5CC7"/>
    <w:rsid w:val="009C0DDB"/>
    <w:rsid w:val="009D0C29"/>
    <w:rsid w:val="009E3297"/>
    <w:rsid w:val="009F2EA2"/>
    <w:rsid w:val="009F3DDA"/>
    <w:rsid w:val="009F734F"/>
    <w:rsid w:val="00A01EC8"/>
    <w:rsid w:val="00A06A9A"/>
    <w:rsid w:val="00A15A4C"/>
    <w:rsid w:val="00A23728"/>
    <w:rsid w:val="00A246B6"/>
    <w:rsid w:val="00A32357"/>
    <w:rsid w:val="00A41CC2"/>
    <w:rsid w:val="00A47E70"/>
    <w:rsid w:val="00A50CF0"/>
    <w:rsid w:val="00A57ED2"/>
    <w:rsid w:val="00A60263"/>
    <w:rsid w:val="00A7671C"/>
    <w:rsid w:val="00A81AF2"/>
    <w:rsid w:val="00A852B6"/>
    <w:rsid w:val="00A870CD"/>
    <w:rsid w:val="00A90D39"/>
    <w:rsid w:val="00A91E34"/>
    <w:rsid w:val="00A93EC6"/>
    <w:rsid w:val="00A95129"/>
    <w:rsid w:val="00A9660A"/>
    <w:rsid w:val="00A970DE"/>
    <w:rsid w:val="00AA27CB"/>
    <w:rsid w:val="00AA2CBC"/>
    <w:rsid w:val="00AA3D2C"/>
    <w:rsid w:val="00AB708D"/>
    <w:rsid w:val="00AC2826"/>
    <w:rsid w:val="00AC35A7"/>
    <w:rsid w:val="00AC4CEF"/>
    <w:rsid w:val="00AC5820"/>
    <w:rsid w:val="00AD1CD8"/>
    <w:rsid w:val="00AD7D1A"/>
    <w:rsid w:val="00AE45E2"/>
    <w:rsid w:val="00B04DC1"/>
    <w:rsid w:val="00B06DAA"/>
    <w:rsid w:val="00B22C36"/>
    <w:rsid w:val="00B24111"/>
    <w:rsid w:val="00B258BB"/>
    <w:rsid w:val="00B26D3A"/>
    <w:rsid w:val="00B30296"/>
    <w:rsid w:val="00B310A4"/>
    <w:rsid w:val="00B3111C"/>
    <w:rsid w:val="00B32436"/>
    <w:rsid w:val="00B42E9E"/>
    <w:rsid w:val="00B44DF7"/>
    <w:rsid w:val="00B44EFA"/>
    <w:rsid w:val="00B65339"/>
    <w:rsid w:val="00B67B97"/>
    <w:rsid w:val="00B70617"/>
    <w:rsid w:val="00B94568"/>
    <w:rsid w:val="00B95D00"/>
    <w:rsid w:val="00B968C8"/>
    <w:rsid w:val="00B97E48"/>
    <w:rsid w:val="00BA3EC5"/>
    <w:rsid w:val="00BA51D9"/>
    <w:rsid w:val="00BA69E7"/>
    <w:rsid w:val="00BB060B"/>
    <w:rsid w:val="00BB59B3"/>
    <w:rsid w:val="00BB5DFC"/>
    <w:rsid w:val="00BC31AF"/>
    <w:rsid w:val="00BC7E16"/>
    <w:rsid w:val="00BD279D"/>
    <w:rsid w:val="00BD601B"/>
    <w:rsid w:val="00BD6BB8"/>
    <w:rsid w:val="00BD7235"/>
    <w:rsid w:val="00BF29CA"/>
    <w:rsid w:val="00BF3419"/>
    <w:rsid w:val="00BF352F"/>
    <w:rsid w:val="00BF355A"/>
    <w:rsid w:val="00BF611E"/>
    <w:rsid w:val="00C04E44"/>
    <w:rsid w:val="00C21E95"/>
    <w:rsid w:val="00C2374F"/>
    <w:rsid w:val="00C3103E"/>
    <w:rsid w:val="00C537FF"/>
    <w:rsid w:val="00C6317A"/>
    <w:rsid w:val="00C66BA2"/>
    <w:rsid w:val="00C73041"/>
    <w:rsid w:val="00C755DD"/>
    <w:rsid w:val="00C84D84"/>
    <w:rsid w:val="00C9478C"/>
    <w:rsid w:val="00C95985"/>
    <w:rsid w:val="00CA174A"/>
    <w:rsid w:val="00CA4FBA"/>
    <w:rsid w:val="00CA69C2"/>
    <w:rsid w:val="00CC5026"/>
    <w:rsid w:val="00CC68D0"/>
    <w:rsid w:val="00CD4E40"/>
    <w:rsid w:val="00CE28FA"/>
    <w:rsid w:val="00CE5EBF"/>
    <w:rsid w:val="00D03F9A"/>
    <w:rsid w:val="00D06D51"/>
    <w:rsid w:val="00D07E2B"/>
    <w:rsid w:val="00D104E8"/>
    <w:rsid w:val="00D10FD7"/>
    <w:rsid w:val="00D11EE4"/>
    <w:rsid w:val="00D13168"/>
    <w:rsid w:val="00D21B8C"/>
    <w:rsid w:val="00D2237B"/>
    <w:rsid w:val="00D22419"/>
    <w:rsid w:val="00D24991"/>
    <w:rsid w:val="00D26EB8"/>
    <w:rsid w:val="00D46B6F"/>
    <w:rsid w:val="00D50255"/>
    <w:rsid w:val="00D6434A"/>
    <w:rsid w:val="00D66520"/>
    <w:rsid w:val="00D66B31"/>
    <w:rsid w:val="00D671E8"/>
    <w:rsid w:val="00D705FD"/>
    <w:rsid w:val="00D739E2"/>
    <w:rsid w:val="00D75515"/>
    <w:rsid w:val="00D919B0"/>
    <w:rsid w:val="00D92E49"/>
    <w:rsid w:val="00DB75AB"/>
    <w:rsid w:val="00DD66E5"/>
    <w:rsid w:val="00DE34CF"/>
    <w:rsid w:val="00DF4041"/>
    <w:rsid w:val="00E003DD"/>
    <w:rsid w:val="00E02B15"/>
    <w:rsid w:val="00E13F3D"/>
    <w:rsid w:val="00E2283A"/>
    <w:rsid w:val="00E27EE4"/>
    <w:rsid w:val="00E34898"/>
    <w:rsid w:val="00E63EFB"/>
    <w:rsid w:val="00E66FC4"/>
    <w:rsid w:val="00E7080D"/>
    <w:rsid w:val="00E709E0"/>
    <w:rsid w:val="00E84B61"/>
    <w:rsid w:val="00E86057"/>
    <w:rsid w:val="00E87A2E"/>
    <w:rsid w:val="00E90281"/>
    <w:rsid w:val="00E90338"/>
    <w:rsid w:val="00E91541"/>
    <w:rsid w:val="00EA2836"/>
    <w:rsid w:val="00EA364E"/>
    <w:rsid w:val="00EB09B7"/>
    <w:rsid w:val="00EB3F99"/>
    <w:rsid w:val="00EC3A31"/>
    <w:rsid w:val="00EC42E3"/>
    <w:rsid w:val="00ED2E36"/>
    <w:rsid w:val="00ED4F5B"/>
    <w:rsid w:val="00ED7B0F"/>
    <w:rsid w:val="00EE7D7C"/>
    <w:rsid w:val="00EF3163"/>
    <w:rsid w:val="00F00988"/>
    <w:rsid w:val="00F029DA"/>
    <w:rsid w:val="00F0736A"/>
    <w:rsid w:val="00F124F3"/>
    <w:rsid w:val="00F12A18"/>
    <w:rsid w:val="00F14528"/>
    <w:rsid w:val="00F25D98"/>
    <w:rsid w:val="00F300FB"/>
    <w:rsid w:val="00F351B5"/>
    <w:rsid w:val="00F40CE3"/>
    <w:rsid w:val="00F427C7"/>
    <w:rsid w:val="00F45E29"/>
    <w:rsid w:val="00F46683"/>
    <w:rsid w:val="00F578A9"/>
    <w:rsid w:val="00F64099"/>
    <w:rsid w:val="00F7511E"/>
    <w:rsid w:val="00F90928"/>
    <w:rsid w:val="00F91602"/>
    <w:rsid w:val="00FA08FD"/>
    <w:rsid w:val="00FB4AF8"/>
    <w:rsid w:val="00FB6386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2</cp:revision>
  <cp:lastPrinted>2411-12-31T15:59:00Z</cp:lastPrinted>
  <dcterms:created xsi:type="dcterms:W3CDTF">2023-10-13T03:28:00Z</dcterms:created>
  <dcterms:modified xsi:type="dcterms:W3CDTF">2023-10-13T03:28:00Z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